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6A4B47" w14:textId="2D6593CC" w:rsidR="00334F37" w:rsidRPr="00AE469A" w:rsidRDefault="00334F37" w:rsidP="00334F37">
      <w:pPr>
        <w:pStyle w:val="3GPPHeader"/>
        <w:spacing w:after="60"/>
        <w:rPr>
          <w:lang w:val="en-US"/>
        </w:rPr>
      </w:pPr>
      <w:bookmarkStart w:id="0" w:name="OLE_LINK1"/>
      <w:bookmarkStart w:id="1" w:name="OLE_LINK2"/>
      <w:r w:rsidRPr="000404EF">
        <w:rPr>
          <w:lang w:val="en-US"/>
        </w:rPr>
        <w:t>3GPP TSG-RAN WG2</w:t>
      </w:r>
      <w:r>
        <w:rPr>
          <w:lang w:val="en-US"/>
        </w:rPr>
        <w:t xml:space="preserve"> #97</w:t>
      </w:r>
      <w:r w:rsidRPr="000404EF">
        <w:rPr>
          <w:lang w:val="en-US"/>
        </w:rPr>
        <w:tab/>
      </w:r>
      <w:r w:rsidRPr="00AE469A">
        <w:rPr>
          <w:lang w:val="en-US"/>
        </w:rPr>
        <w:t xml:space="preserve">Tdoc </w:t>
      </w:r>
      <w:r w:rsidR="00AE469A" w:rsidRPr="00AE469A">
        <w:rPr>
          <w:bCs/>
        </w:rPr>
        <w:t>R2-1700875</w:t>
      </w:r>
    </w:p>
    <w:p w14:paraId="72D6D19C" w14:textId="77777777" w:rsidR="00334F37" w:rsidRDefault="00334F37" w:rsidP="00334F37">
      <w:pPr>
        <w:pStyle w:val="3GPPHeader"/>
        <w:spacing w:after="60"/>
        <w:rPr>
          <w:b w:val="0"/>
          <w:noProof/>
        </w:rPr>
      </w:pPr>
      <w:r w:rsidRPr="00AE469A">
        <w:rPr>
          <w:lang w:val="en-US"/>
        </w:rPr>
        <w:t>Athens, Greece, 13</w:t>
      </w:r>
      <w:r w:rsidRPr="00AE469A">
        <w:rPr>
          <w:vertAlign w:val="superscript"/>
          <w:lang w:val="en-US"/>
        </w:rPr>
        <w:t>th</w:t>
      </w:r>
      <w:r w:rsidRPr="00AE469A">
        <w:rPr>
          <w:lang w:val="en-US"/>
        </w:rPr>
        <w:t xml:space="preserve"> – 17</w:t>
      </w:r>
      <w:r w:rsidRPr="00AE469A">
        <w:rPr>
          <w:vertAlign w:val="superscript"/>
          <w:lang w:val="en-US"/>
        </w:rPr>
        <w:t>th</w:t>
      </w:r>
      <w:r w:rsidRPr="00AE469A">
        <w:rPr>
          <w:lang w:val="en-US"/>
        </w:rPr>
        <w:t xml:space="preserve"> February 2017</w:t>
      </w:r>
    </w:p>
    <w:p w14:paraId="1332B1D8" w14:textId="77777777" w:rsidR="00AA4429" w:rsidRPr="00053E15" w:rsidRDefault="00AA4429" w:rsidP="004141DD">
      <w:pPr>
        <w:tabs>
          <w:tab w:val="left" w:pos="1701"/>
          <w:tab w:val="right" w:pos="9639"/>
        </w:tabs>
        <w:rPr>
          <w:b/>
          <w:sz w:val="22"/>
          <w:szCs w:val="22"/>
        </w:rPr>
      </w:pPr>
    </w:p>
    <w:p w14:paraId="7B8DE8D0" w14:textId="6B47978B" w:rsidR="004141DD" w:rsidRPr="005E12C3" w:rsidRDefault="004141DD" w:rsidP="004141DD">
      <w:pPr>
        <w:tabs>
          <w:tab w:val="left" w:pos="1701"/>
          <w:tab w:val="right" w:pos="9639"/>
        </w:tabs>
        <w:rPr>
          <w:b/>
          <w:sz w:val="22"/>
          <w:szCs w:val="22"/>
          <w:lang w:val="en-US"/>
        </w:rPr>
      </w:pPr>
      <w:r w:rsidRPr="00CA049C">
        <w:rPr>
          <w:b/>
          <w:sz w:val="22"/>
          <w:szCs w:val="22"/>
          <w:lang w:val="en-US"/>
        </w:rPr>
        <w:t>Agenda Item:</w:t>
      </w:r>
      <w:r w:rsidRPr="00CA049C">
        <w:rPr>
          <w:b/>
          <w:sz w:val="22"/>
          <w:szCs w:val="22"/>
          <w:lang w:val="en-US"/>
        </w:rPr>
        <w:tab/>
      </w:r>
      <w:r w:rsidR="00B90FE2" w:rsidRPr="00B90FE2">
        <w:rPr>
          <w:b/>
          <w:sz w:val="22"/>
          <w:szCs w:val="22"/>
          <w:lang w:val="en-US"/>
        </w:rPr>
        <w:t>10.3.2</w:t>
      </w:r>
    </w:p>
    <w:p w14:paraId="0E2980CE" w14:textId="77777777"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224B0F01"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BD321A" w:rsidRPr="00BD321A">
        <w:rPr>
          <w:b/>
          <w:sz w:val="22"/>
          <w:szCs w:val="22"/>
        </w:rPr>
        <w:t>UE context handling during inter RAT handover</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2" w:name="_Ref298777854"/>
      <w:bookmarkEnd w:id="0"/>
      <w:bookmarkEnd w:id="1"/>
      <w:r w:rsidRPr="005B5D20">
        <w:rPr>
          <w:lang w:val="en-US"/>
        </w:rPr>
        <w:t>Introduction</w:t>
      </w:r>
      <w:bookmarkStart w:id="3" w:name="_GoBack"/>
      <w:bookmarkEnd w:id="2"/>
      <w:bookmarkEnd w:id="3"/>
    </w:p>
    <w:p w14:paraId="0BB7D657" w14:textId="57AFF8B1" w:rsidR="009C524C" w:rsidRDefault="00053E15" w:rsidP="004141DD">
      <w:pPr>
        <w:rPr>
          <w:lang w:val="en-US"/>
        </w:rPr>
      </w:pPr>
      <w:r>
        <w:rPr>
          <w:lang w:val="en-US"/>
        </w:rPr>
        <w:t>This contribution is a re</w:t>
      </w:r>
      <w:r w:rsidR="00AE469A">
        <w:rPr>
          <w:lang w:val="en-US"/>
        </w:rPr>
        <w:t>vision</w:t>
      </w:r>
      <w:r>
        <w:rPr>
          <w:lang w:val="en-US"/>
        </w:rPr>
        <w:t xml:space="preserve"> of R2-</w:t>
      </w:r>
      <w:r w:rsidR="00334F37" w:rsidRPr="00334F37">
        <w:rPr>
          <w:lang w:val="en-US"/>
        </w:rPr>
        <w:t>1700494</w:t>
      </w:r>
      <w:r>
        <w:rPr>
          <w:lang w:val="en-US"/>
        </w:rPr>
        <w:t xml:space="preserve"> submitted to the last RAN2 meeting. </w:t>
      </w:r>
      <w:r w:rsidR="009C524C">
        <w:rPr>
          <w:lang w:val="en-US"/>
        </w:rPr>
        <w:t xml:space="preserve">It has been agreed to support fast mobility between LTE and NR. Further it </w:t>
      </w:r>
      <w:r w:rsidR="00C554A2">
        <w:rPr>
          <w:lang w:val="en-US"/>
        </w:rPr>
        <w:t>is a working assumption in RAN3</w:t>
      </w:r>
      <w:r w:rsidR="009C524C">
        <w:rPr>
          <w:lang w:val="en-US"/>
        </w:rPr>
        <w:t xml:space="preserve"> that LTE should connect to the Next</w:t>
      </w:r>
      <w:r w:rsidR="00C554A2">
        <w:rPr>
          <w:lang w:val="en-US"/>
        </w:rPr>
        <w:t>Gen CN using the same NG interface</w:t>
      </w:r>
      <w:r w:rsidR="009C524C">
        <w:rPr>
          <w:lang w:val="en-US"/>
        </w:rPr>
        <w:t xml:space="preserve"> as NR.</w:t>
      </w:r>
    </w:p>
    <w:p w14:paraId="45DBEB74" w14:textId="24E76FA1" w:rsidR="009C524C" w:rsidRDefault="009C524C" w:rsidP="004141DD">
      <w:pPr>
        <w:rPr>
          <w:lang w:val="en-US"/>
        </w:rPr>
      </w:pPr>
      <w:r>
        <w:rPr>
          <w:lang w:val="en-US"/>
        </w:rPr>
        <w:t xml:space="preserve">This contribution is addressing UE context handling at inter-RAT </w:t>
      </w:r>
      <w:r w:rsidR="001552DD">
        <w:rPr>
          <w:lang w:val="en-US"/>
        </w:rPr>
        <w:t>mobility</w:t>
      </w:r>
      <w:r>
        <w:rPr>
          <w:lang w:val="en-US"/>
        </w:rPr>
        <w:t xml:space="preserve"> between LTE and NR when </w:t>
      </w:r>
      <w:r w:rsidR="004F467D">
        <w:rPr>
          <w:lang w:val="en-US"/>
        </w:rPr>
        <w:t xml:space="preserve">the </w:t>
      </w:r>
      <w:r>
        <w:rPr>
          <w:lang w:val="en-US"/>
        </w:rPr>
        <w:t>UE is attached to NextGen CN.</w:t>
      </w:r>
    </w:p>
    <w:p w14:paraId="704CF415" w14:textId="77777777" w:rsidR="00304934" w:rsidRDefault="00304934" w:rsidP="00304934">
      <w:pPr>
        <w:rPr>
          <w:lang w:val="en-US"/>
        </w:rPr>
      </w:pPr>
    </w:p>
    <w:p w14:paraId="533CC64F" w14:textId="77777777" w:rsidR="00304934" w:rsidRPr="001E7EC3" w:rsidRDefault="00304934" w:rsidP="0030493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Agreements:</w:t>
      </w:r>
    </w:p>
    <w:p w14:paraId="5D90A821" w14:textId="77777777" w:rsidR="00304934" w:rsidRPr="001E7EC3" w:rsidRDefault="00304934" w:rsidP="0030493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1</w:t>
      </w:r>
      <w:r w:rsidRPr="001E7EC3">
        <w:rPr>
          <w:rFonts w:eastAsia="MS Mincho"/>
          <w:szCs w:val="24"/>
          <w:lang w:eastAsia="en-GB"/>
        </w:rPr>
        <w:tab/>
      </w:r>
      <w:r w:rsidRPr="007A181A">
        <w:rPr>
          <w:rFonts w:eastAsia="MS Mincho"/>
          <w:szCs w:val="24"/>
          <w:lang w:eastAsia="en-GB"/>
        </w:rPr>
        <w:t>HO between LTE connected to NG Core and NR is supported by RAN2 specifications.  The target RAT receives the UE CN information and based on this information configures the UE w</w:t>
      </w:r>
      <w:r>
        <w:rPr>
          <w:rFonts w:eastAsia="MS Mincho"/>
          <w:szCs w:val="24"/>
          <w:lang w:eastAsia="en-GB"/>
        </w:rPr>
        <w:t>ith a complete RRC message and f</w:t>
      </w:r>
      <w:r w:rsidRPr="007A181A">
        <w:rPr>
          <w:rFonts w:eastAsia="MS Mincho"/>
          <w:szCs w:val="24"/>
          <w:lang w:eastAsia="en-GB"/>
        </w:rPr>
        <w:t>ull configuration (not delta).  Whether the HO is over Xn or CN is transparent to the UE.</w:t>
      </w:r>
    </w:p>
    <w:p w14:paraId="118ED541" w14:textId="77777777" w:rsidR="00304934" w:rsidRPr="001E7EC3" w:rsidRDefault="00304934" w:rsidP="0030493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2</w:t>
      </w:r>
      <w:r w:rsidRPr="001E7EC3">
        <w:rPr>
          <w:rFonts w:eastAsia="MS Mincho"/>
          <w:szCs w:val="24"/>
          <w:lang w:eastAsia="en-GB"/>
        </w:rPr>
        <w:tab/>
      </w:r>
      <w:r w:rsidRPr="001647D1">
        <w:t>Lossless HO between RAN nodes (eNB and gNB) connected to NG Core should be supported by the specifications.  Details are FFS.</w:t>
      </w:r>
    </w:p>
    <w:p w14:paraId="2F97DB3B" w14:textId="77777777" w:rsidR="00304934" w:rsidRDefault="00304934" w:rsidP="00304934">
      <w:pPr>
        <w:rPr>
          <w:lang w:val="en-US"/>
        </w:rPr>
      </w:pPr>
    </w:p>
    <w:p w14:paraId="0E63A864" w14:textId="34C1F1CF" w:rsidR="009C524C" w:rsidRDefault="009C524C" w:rsidP="004141DD">
      <w:pPr>
        <w:rPr>
          <w:lang w:val="en-US"/>
        </w:rPr>
      </w:pPr>
    </w:p>
    <w:p w14:paraId="0F666838" w14:textId="74BCC92A" w:rsidR="00A53F6D" w:rsidRDefault="00A53F6D" w:rsidP="00A53F6D">
      <w:pPr>
        <w:pStyle w:val="Heading1"/>
        <w:rPr>
          <w:lang w:val="en-US"/>
        </w:rPr>
      </w:pPr>
      <w:r>
        <w:rPr>
          <w:lang w:val="en-US"/>
        </w:rPr>
        <w:t>Architecture Overview</w:t>
      </w:r>
    </w:p>
    <w:p w14:paraId="474E2C6D" w14:textId="6E83B54A" w:rsidR="00A53F6D" w:rsidRDefault="00A53F6D" w:rsidP="004141DD">
      <w:pPr>
        <w:rPr>
          <w:lang w:val="en-US"/>
        </w:rPr>
      </w:pPr>
      <w:r>
        <w:rPr>
          <w:lang w:val="en-US"/>
        </w:rPr>
        <w:t>Below shows an overview architecture when both eLTE eNBs and NR gNB is connected to the Next Gen CN.</w:t>
      </w:r>
    </w:p>
    <w:p w14:paraId="3B3EC5BC" w14:textId="4C26F5EA" w:rsidR="00A53F6D" w:rsidRDefault="00A53F6D" w:rsidP="004141DD">
      <w:pPr>
        <w:rPr>
          <w:lang w:val="en-US"/>
        </w:rPr>
      </w:pPr>
    </w:p>
    <w:p w14:paraId="0DB4E688" w14:textId="2B4BBEAE" w:rsidR="00A53F6D" w:rsidRDefault="00A53F6D" w:rsidP="004141DD">
      <w:pPr>
        <w:rPr>
          <w:lang w:val="en-US"/>
        </w:rPr>
      </w:pPr>
      <w:r w:rsidRPr="00A53F6D">
        <w:rPr>
          <w:lang w:val="sv-SE"/>
        </w:rPr>
        <w:object w:dxaOrig="7770" w:dyaOrig="5761" w14:anchorId="1339C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4in" o:ole="">
            <v:imagedata r:id="rId13" o:title=""/>
          </v:shape>
          <o:OLEObject Type="Embed" ProgID="Visio.Drawing.15" ShapeID="_x0000_i1025" DrawAspect="Content" ObjectID="_1547686386" r:id="rId14"/>
        </w:object>
      </w:r>
    </w:p>
    <w:p w14:paraId="00613256" w14:textId="41C43477" w:rsidR="00A53F6D" w:rsidRDefault="00A53F6D" w:rsidP="004141DD">
      <w:pPr>
        <w:rPr>
          <w:lang w:val="en-US"/>
        </w:rPr>
      </w:pPr>
      <w:r>
        <w:rPr>
          <w:lang w:val="en-US"/>
        </w:rPr>
        <w:t xml:space="preserve">Inter-RAT mobility would occur when </w:t>
      </w:r>
      <w:r w:rsidR="004F467D">
        <w:rPr>
          <w:lang w:val="en-US"/>
        </w:rPr>
        <w:t xml:space="preserve">a </w:t>
      </w:r>
      <w:r>
        <w:rPr>
          <w:lang w:val="en-US"/>
        </w:rPr>
        <w:t>UE that is connected to one of the RATs later moves over to the other RAT. The move could be as part of an inter-RAT hard handover, or as MeNB handover for UEs in DC, or it could occur as part of context fetch procedure e.g. for UEs returning from inactive state.</w:t>
      </w:r>
      <w:r w:rsidR="006E1599">
        <w:rPr>
          <w:lang w:val="en-US"/>
        </w:rPr>
        <w:t xml:space="preserve"> During the mobility the NG termination point will be moved from the source node to the target node.</w:t>
      </w:r>
    </w:p>
    <w:p w14:paraId="12383AD3" w14:textId="1403D634" w:rsidR="008729F0" w:rsidRDefault="008729F0" w:rsidP="008729F0">
      <w:pPr>
        <w:pStyle w:val="Heading1"/>
        <w:rPr>
          <w:lang w:val="en-US"/>
        </w:rPr>
      </w:pPr>
      <w:r>
        <w:rPr>
          <w:lang w:val="en-US"/>
        </w:rPr>
        <w:t>Requirements on inter-RAT mobility</w:t>
      </w:r>
    </w:p>
    <w:p w14:paraId="2DB9F195" w14:textId="4D270522" w:rsidR="001552DD" w:rsidRDefault="008729F0" w:rsidP="004141DD">
      <w:pPr>
        <w:rPr>
          <w:lang w:val="en-US"/>
        </w:rPr>
      </w:pPr>
      <w:r>
        <w:rPr>
          <w:lang w:val="en-US"/>
        </w:rPr>
        <w:t>Given the requirements to support tight inter-working and fast mobility between LTE and NR</w:t>
      </w:r>
      <w:r w:rsidR="004F467D">
        <w:rPr>
          <w:lang w:val="en-US"/>
        </w:rPr>
        <w:t>, it</w:t>
      </w:r>
      <w:r>
        <w:rPr>
          <w:lang w:val="en-US"/>
        </w:rPr>
        <w:t xml:space="preserve"> is very beneficial if the mobility procedure is efficient and avoids unnecessary delays. </w:t>
      </w:r>
      <w:r w:rsidR="001552DD">
        <w:rPr>
          <w:lang w:val="en-US"/>
        </w:rPr>
        <w:t xml:space="preserve">For this reason, the following </w:t>
      </w:r>
      <w:r w:rsidR="00AD0262">
        <w:rPr>
          <w:lang w:val="en-US"/>
        </w:rPr>
        <w:t xml:space="preserve">principles </w:t>
      </w:r>
      <w:r w:rsidR="001552DD">
        <w:rPr>
          <w:lang w:val="en-US"/>
        </w:rPr>
        <w:t>are proposed:</w:t>
      </w:r>
    </w:p>
    <w:p w14:paraId="4C15268C" w14:textId="20998052" w:rsidR="001552DD" w:rsidRPr="001552DD" w:rsidRDefault="001552DD" w:rsidP="001552DD">
      <w:pPr>
        <w:rPr>
          <w:b/>
        </w:rPr>
      </w:pPr>
      <w:r w:rsidRPr="001552DD">
        <w:rPr>
          <w:b/>
          <w:lang w:val="en-US"/>
        </w:rPr>
        <w:t xml:space="preserve">Proposal 1: </w:t>
      </w:r>
      <w:r w:rsidRPr="001552DD">
        <w:rPr>
          <w:b/>
          <w:lang w:val="en-US"/>
        </w:rPr>
        <w:tab/>
      </w:r>
      <w:r w:rsidRPr="001552DD">
        <w:rPr>
          <w:b/>
        </w:rPr>
        <w:t xml:space="preserve">Network prepared handover should be supported where resources are prepared in the target RAT prior to </w:t>
      </w:r>
      <w:r w:rsidR="004F467D">
        <w:rPr>
          <w:b/>
        </w:rPr>
        <w:t xml:space="preserve">the </w:t>
      </w:r>
      <w:r w:rsidRPr="001552DD">
        <w:rPr>
          <w:b/>
        </w:rPr>
        <w:t xml:space="preserve">UE leaving the source RAT. </w:t>
      </w:r>
    </w:p>
    <w:p w14:paraId="7FCFEE32" w14:textId="377FE47C" w:rsidR="001552DD" w:rsidRDefault="001552DD" w:rsidP="001552DD">
      <w:r>
        <w:t xml:space="preserve">Resource preparation can be </w:t>
      </w:r>
      <w:r w:rsidR="006E1599">
        <w:t xml:space="preserve">triggered </w:t>
      </w:r>
      <w:r>
        <w:t xml:space="preserve">in multiple ways e.g. </w:t>
      </w:r>
      <w:r w:rsidR="006E1599">
        <w:t xml:space="preserve">by the source node </w:t>
      </w:r>
      <w:r>
        <w:t>or over the target radio directly</w:t>
      </w:r>
      <w:r w:rsidR="006E1599">
        <w:t xml:space="preserve"> (triggering context fetch)</w:t>
      </w:r>
      <w:r>
        <w:t xml:space="preserve">. The exact </w:t>
      </w:r>
      <w:r w:rsidR="00EA2E34">
        <w:t xml:space="preserve">solution </w:t>
      </w:r>
      <w:r>
        <w:t xml:space="preserve">are FFS. Regardless which </w:t>
      </w:r>
      <w:r w:rsidR="00EA2E34">
        <w:t xml:space="preserve">solution </w:t>
      </w:r>
      <w:r>
        <w:t>is defined it is assumed that:</w:t>
      </w:r>
    </w:p>
    <w:p w14:paraId="64E89E86" w14:textId="406D28D0" w:rsidR="001552DD" w:rsidRPr="001552DD" w:rsidRDefault="001552DD" w:rsidP="001552DD">
      <w:pPr>
        <w:rPr>
          <w:b/>
          <w:lang w:val="en-US"/>
        </w:rPr>
      </w:pPr>
      <w:r w:rsidRPr="001552DD">
        <w:rPr>
          <w:b/>
        </w:rPr>
        <w:t xml:space="preserve">Proposal 2: </w:t>
      </w:r>
      <w:r w:rsidRPr="001552DD">
        <w:rPr>
          <w:b/>
        </w:rPr>
        <w:tab/>
        <w:t>The UE</w:t>
      </w:r>
      <w:r w:rsidR="00831270">
        <w:rPr>
          <w:b/>
        </w:rPr>
        <w:t xml:space="preserve"> context</w:t>
      </w:r>
      <w:r w:rsidRPr="001552DD">
        <w:rPr>
          <w:b/>
        </w:rPr>
        <w:t xml:space="preserve"> is transferred</w:t>
      </w:r>
      <w:r w:rsidR="006E1599">
        <w:rPr>
          <w:b/>
        </w:rPr>
        <w:t xml:space="preserve"> </w:t>
      </w:r>
      <w:r w:rsidRPr="001552DD">
        <w:rPr>
          <w:b/>
        </w:rPr>
        <w:t xml:space="preserve">from the source RAN node to the target RAN node either via </w:t>
      </w:r>
      <w:r w:rsidR="00AD0262">
        <w:rPr>
          <w:b/>
        </w:rPr>
        <w:t xml:space="preserve">the </w:t>
      </w:r>
      <w:r w:rsidRPr="001552DD">
        <w:rPr>
          <w:b/>
        </w:rPr>
        <w:t>X2 like interface or</w:t>
      </w:r>
      <w:r w:rsidR="00AD0262">
        <w:rPr>
          <w:b/>
        </w:rPr>
        <w:t>,</w:t>
      </w:r>
      <w:r w:rsidRPr="001552DD">
        <w:rPr>
          <w:b/>
        </w:rPr>
        <w:t xml:space="preserve"> when that is not available</w:t>
      </w:r>
      <w:r w:rsidR="00AD0262">
        <w:rPr>
          <w:b/>
        </w:rPr>
        <w:t>,</w:t>
      </w:r>
      <w:r w:rsidRPr="001552DD">
        <w:rPr>
          <w:b/>
        </w:rPr>
        <w:t xml:space="preserve"> via </w:t>
      </w:r>
      <w:r w:rsidR="00AD0262">
        <w:rPr>
          <w:b/>
        </w:rPr>
        <w:t xml:space="preserve">the </w:t>
      </w:r>
      <w:r w:rsidRPr="001552DD">
        <w:rPr>
          <w:b/>
        </w:rPr>
        <w:t>NextGen CN (over NG).</w:t>
      </w:r>
    </w:p>
    <w:p w14:paraId="7AF55D50" w14:textId="23D74413" w:rsidR="006E1599" w:rsidRDefault="006E1599" w:rsidP="006E1599">
      <w:pPr>
        <w:rPr>
          <w:lang w:val="en-US"/>
        </w:rPr>
      </w:pPr>
      <w:r>
        <w:rPr>
          <w:lang w:val="en-US"/>
        </w:rPr>
        <w:t>In addition to context transfer it is also assumed it is required to support loss-less in-sequence delivery of data during the inter-RAT handover</w:t>
      </w:r>
      <w:r w:rsidR="00EA2E34">
        <w:rPr>
          <w:lang w:val="en-US"/>
        </w:rPr>
        <w:t xml:space="preserve"> in order to meet 5G service requirements</w:t>
      </w:r>
      <w:r>
        <w:rPr>
          <w:lang w:val="en-US"/>
        </w:rPr>
        <w:t xml:space="preserve">. </w:t>
      </w:r>
    </w:p>
    <w:p w14:paraId="1EEC4F99" w14:textId="3EFC0A61" w:rsidR="006E1599" w:rsidRPr="006E1599" w:rsidRDefault="006E1599" w:rsidP="006E1599">
      <w:pPr>
        <w:rPr>
          <w:b/>
          <w:lang w:val="en-US"/>
        </w:rPr>
      </w:pPr>
      <w:r>
        <w:rPr>
          <w:b/>
        </w:rPr>
        <w:t>Proposal 3</w:t>
      </w:r>
      <w:r w:rsidRPr="001552DD">
        <w:rPr>
          <w:b/>
        </w:rPr>
        <w:t xml:space="preserve">: </w:t>
      </w:r>
      <w:r w:rsidRPr="001552DD">
        <w:rPr>
          <w:b/>
        </w:rPr>
        <w:tab/>
      </w:r>
      <w:r>
        <w:rPr>
          <w:b/>
        </w:rPr>
        <w:t>Inter-RAT mobility between NR and LTE connected to Next Gen CN shall support loss-less in-sequence deliver</w:t>
      </w:r>
      <w:r w:rsidR="000540F5">
        <w:rPr>
          <w:b/>
        </w:rPr>
        <w:t>y</w:t>
      </w:r>
      <w:r>
        <w:rPr>
          <w:b/>
        </w:rPr>
        <w:t xml:space="preserve"> of user data when required.</w:t>
      </w:r>
    </w:p>
    <w:p w14:paraId="0BCCDD58" w14:textId="04A4B628" w:rsidR="006E1599" w:rsidRDefault="006E1599" w:rsidP="006E1599">
      <w:pPr>
        <w:rPr>
          <w:lang w:val="en-US"/>
        </w:rPr>
      </w:pPr>
      <w:r>
        <w:rPr>
          <w:lang w:val="en-US"/>
        </w:rPr>
        <w:t>In order to achieve this, the source RAN node may need to forward DL packets to the target RAN node as well as sequence number information making it possible to continue PDCP sequence number</w:t>
      </w:r>
      <w:r w:rsidR="00AD0262">
        <w:rPr>
          <w:lang w:val="en-US"/>
        </w:rPr>
        <w:t>ing</w:t>
      </w:r>
      <w:r>
        <w:rPr>
          <w:lang w:val="en-US"/>
        </w:rPr>
        <w:t xml:space="preserve"> which is needed for duplication removal and in</w:t>
      </w:r>
      <w:r w:rsidR="00AD0262">
        <w:rPr>
          <w:lang w:val="en-US"/>
        </w:rPr>
        <w:t>-</w:t>
      </w:r>
      <w:r>
        <w:rPr>
          <w:lang w:val="en-US"/>
        </w:rPr>
        <w:t>sequence deliver. Similarly, it may be needed to forward UL packets in either direction to ensure in-sequence delivery.</w:t>
      </w:r>
    </w:p>
    <w:p w14:paraId="2FB2A8B0" w14:textId="161CEB0A" w:rsidR="006E1599" w:rsidRPr="006E1599" w:rsidRDefault="006E1599" w:rsidP="006E1599">
      <w:pPr>
        <w:rPr>
          <w:b/>
          <w:lang w:val="en-US"/>
        </w:rPr>
      </w:pPr>
      <w:r w:rsidRPr="006E1599">
        <w:rPr>
          <w:b/>
          <w:lang w:val="en-US"/>
        </w:rPr>
        <w:t xml:space="preserve">Proposal 4: </w:t>
      </w:r>
      <w:r w:rsidRPr="006E1599">
        <w:rPr>
          <w:b/>
          <w:lang w:val="en-US"/>
        </w:rPr>
        <w:tab/>
        <w:t>Packet forwarding and maint</w:t>
      </w:r>
      <w:r w:rsidR="00DD7AD7">
        <w:rPr>
          <w:b/>
          <w:lang w:val="en-US"/>
        </w:rPr>
        <w:t>en</w:t>
      </w:r>
      <w:r w:rsidRPr="006E1599">
        <w:rPr>
          <w:b/>
          <w:lang w:val="en-US"/>
        </w:rPr>
        <w:t>ance of PDCP sequence numbers should be supported for inter-RAT handover between LTE and NR connected to Next Gen CN.</w:t>
      </w:r>
    </w:p>
    <w:p w14:paraId="21349686" w14:textId="77777777" w:rsidR="006E1599" w:rsidRDefault="006E1599" w:rsidP="006E1599">
      <w:pPr>
        <w:rPr>
          <w:lang w:val="en-US"/>
        </w:rPr>
      </w:pPr>
    </w:p>
    <w:p w14:paraId="0B386CE8" w14:textId="1E10B4BA" w:rsidR="006E1599" w:rsidRPr="00BD321A" w:rsidRDefault="006E1599" w:rsidP="006E1599">
      <w:pPr>
        <w:pStyle w:val="Heading1"/>
        <w:rPr>
          <w:lang w:val="en-US"/>
        </w:rPr>
      </w:pPr>
      <w:r>
        <w:rPr>
          <w:lang w:val="en-US"/>
        </w:rPr>
        <w:lastRenderedPageBreak/>
        <w:t>Context to be transferred</w:t>
      </w:r>
    </w:p>
    <w:p w14:paraId="4713D30D" w14:textId="6DE8A1B7" w:rsidR="006E1599" w:rsidRDefault="006E1599" w:rsidP="006E1599">
      <w:pPr>
        <w:rPr>
          <w:lang w:val="en-US"/>
        </w:rPr>
      </w:pPr>
      <w:r>
        <w:rPr>
          <w:lang w:val="en-US"/>
        </w:rPr>
        <w:t>Given that the lower layer</w:t>
      </w:r>
      <w:r w:rsidR="00B72A68">
        <w:rPr>
          <w:lang w:val="en-US"/>
        </w:rPr>
        <w:t>s</w:t>
      </w:r>
      <w:r>
        <w:rPr>
          <w:lang w:val="en-US"/>
        </w:rPr>
        <w:t xml:space="preserve"> of the radio stack most likely </w:t>
      </w:r>
      <w:r w:rsidR="00B72A68">
        <w:rPr>
          <w:lang w:val="en-US"/>
        </w:rPr>
        <w:t>are</w:t>
      </w:r>
      <w:r>
        <w:rPr>
          <w:lang w:val="en-US"/>
        </w:rPr>
        <w:t xml:space="preserve"> a bit different between LTE and NR it is expected that the context transfer would be limited to higher layer parameters which are common for both RATs (e.g. related to the NG termination in RAN</w:t>
      </w:r>
      <w:r w:rsidR="00D55264">
        <w:rPr>
          <w:lang w:val="en-US"/>
        </w:rPr>
        <w:t xml:space="preserve"> not re</w:t>
      </w:r>
      <w:r w:rsidR="00B72A68">
        <w:rPr>
          <w:lang w:val="en-US"/>
        </w:rPr>
        <w:t>l</w:t>
      </w:r>
      <w:r w:rsidR="00D55264">
        <w:rPr>
          <w:lang w:val="en-US"/>
        </w:rPr>
        <w:t>ated to detailed AS config</w:t>
      </w:r>
      <w:r w:rsidR="00B72A68">
        <w:rPr>
          <w:lang w:val="en-US"/>
        </w:rPr>
        <w:t>uration</w:t>
      </w:r>
      <w:r>
        <w:rPr>
          <w:lang w:val="en-US"/>
        </w:rPr>
        <w:t xml:space="preserve">). </w:t>
      </w:r>
    </w:p>
    <w:p w14:paraId="35DC0CFE" w14:textId="4360F895" w:rsidR="00D55264" w:rsidRPr="00D55264" w:rsidRDefault="00A53F6D" w:rsidP="00D55264">
      <w:pPr>
        <w:rPr>
          <w:lang w:val="en-US"/>
        </w:rPr>
      </w:pPr>
      <w:r>
        <w:rPr>
          <w:lang w:val="en-US"/>
        </w:rPr>
        <w:t>Below is a list of context to be considered:</w:t>
      </w:r>
    </w:p>
    <w:p w14:paraId="04681756" w14:textId="78F6F9DA" w:rsidR="008729F0" w:rsidRDefault="008729F0" w:rsidP="00A53F6D">
      <w:pPr>
        <w:pStyle w:val="ListParagraph"/>
        <w:numPr>
          <w:ilvl w:val="0"/>
          <w:numId w:val="24"/>
        </w:numPr>
      </w:pPr>
      <w:r>
        <w:t>UE radio access and security capabilities</w:t>
      </w:r>
    </w:p>
    <w:p w14:paraId="531C0360" w14:textId="43754CC2" w:rsidR="008729F0" w:rsidRDefault="008729F0" w:rsidP="008729F0">
      <w:pPr>
        <w:pStyle w:val="ListParagraph"/>
        <w:numPr>
          <w:ilvl w:val="1"/>
          <w:numId w:val="24"/>
        </w:numPr>
      </w:pPr>
      <w:r>
        <w:t>Most likely the UE radio access capabilities will be separate sets of LTE and NR capabilities</w:t>
      </w:r>
    </w:p>
    <w:p w14:paraId="060E88EB" w14:textId="2F4982DA" w:rsidR="004865EC" w:rsidRDefault="004865EC" w:rsidP="008729F0">
      <w:pPr>
        <w:pStyle w:val="ListParagraph"/>
        <w:numPr>
          <w:ilvl w:val="1"/>
          <w:numId w:val="24"/>
        </w:numPr>
      </w:pPr>
      <w:r>
        <w:t>Currently UE RAC is transferred as part of RRC container</w:t>
      </w:r>
    </w:p>
    <w:p w14:paraId="6FE7E64F" w14:textId="18A68358" w:rsidR="00A53F6D" w:rsidRDefault="008729F0" w:rsidP="00A53F6D">
      <w:pPr>
        <w:pStyle w:val="ListParagraph"/>
        <w:numPr>
          <w:ilvl w:val="0"/>
          <w:numId w:val="24"/>
        </w:numPr>
      </w:pPr>
      <w:r>
        <w:t>UE secu</w:t>
      </w:r>
      <w:r w:rsidR="00A53F6D">
        <w:t>r</w:t>
      </w:r>
      <w:r>
        <w:t>i</w:t>
      </w:r>
      <w:r w:rsidR="00A53F6D">
        <w:t>t</w:t>
      </w:r>
      <w:r>
        <w:t>y</w:t>
      </w:r>
      <w:r w:rsidR="00A53F6D">
        <w:t xml:space="preserve"> context (could include</w:t>
      </w:r>
      <w:r>
        <w:t xml:space="preserve"> KeNB* and NCC)</w:t>
      </w:r>
    </w:p>
    <w:p w14:paraId="470975A7" w14:textId="5C6BB3BC" w:rsidR="008729F0" w:rsidRDefault="008729F0" w:rsidP="00A53F6D">
      <w:pPr>
        <w:pStyle w:val="ListParagraph"/>
        <w:numPr>
          <w:ilvl w:val="0"/>
          <w:numId w:val="24"/>
        </w:numPr>
      </w:pPr>
      <w:r>
        <w:t>UE QoS related parameters (including active Flow ID and mapping between Flow ID and RBs)</w:t>
      </w:r>
    </w:p>
    <w:p w14:paraId="2ADB21F8" w14:textId="1090CAAA" w:rsidR="008729F0" w:rsidRDefault="008729F0" w:rsidP="00A53F6D">
      <w:pPr>
        <w:pStyle w:val="ListParagraph"/>
        <w:numPr>
          <w:ilvl w:val="0"/>
          <w:numId w:val="24"/>
        </w:numPr>
      </w:pPr>
      <w:r>
        <w:t>UE NG</w:t>
      </w:r>
      <w:r w:rsidR="000C57C8">
        <w:t xml:space="preserve"> CN</w:t>
      </w:r>
      <w:r>
        <w:t xml:space="preserve"> identifier used over NG interface (e.g. for</w:t>
      </w:r>
      <w:r w:rsidR="00B72A68">
        <w:t xml:space="preserve"> a</w:t>
      </w:r>
      <w:r>
        <w:t xml:space="preserve"> subsequent </w:t>
      </w:r>
      <w:r w:rsidR="004865EC">
        <w:t>“</w:t>
      </w:r>
      <w:r>
        <w:t>Path Switch</w:t>
      </w:r>
      <w:r w:rsidR="004865EC">
        <w:t>” message</w:t>
      </w:r>
      <w:r>
        <w:t xml:space="preserve"> </w:t>
      </w:r>
      <w:r w:rsidR="004865EC">
        <w:t>to Next Gen CN</w:t>
      </w:r>
      <w:r>
        <w:t>)</w:t>
      </w:r>
    </w:p>
    <w:p w14:paraId="785532C6" w14:textId="3AB20354" w:rsidR="008729F0" w:rsidRDefault="004865EC" w:rsidP="00A53F6D">
      <w:pPr>
        <w:pStyle w:val="ListParagraph"/>
        <w:numPr>
          <w:ilvl w:val="0"/>
          <w:numId w:val="24"/>
        </w:numPr>
      </w:pPr>
      <w:r>
        <w:t>Other UE related or subscription related info to be decided (UE history, handover restrictions, tracing info, masked IMEISV, etc.)</w:t>
      </w:r>
    </w:p>
    <w:p w14:paraId="365212E4" w14:textId="0960D540" w:rsidR="00D55264" w:rsidRDefault="004865EC" w:rsidP="00D55264">
      <w:pPr>
        <w:pStyle w:val="ListParagraph"/>
        <w:numPr>
          <w:ilvl w:val="0"/>
          <w:numId w:val="24"/>
        </w:numPr>
      </w:pPr>
      <w:r>
        <w:t>Packet forwarding related info (e.g. endpoints,</w:t>
      </w:r>
      <w:r w:rsidR="00D55264">
        <w:t xml:space="preserve"> UL/DL </w:t>
      </w:r>
      <w:r w:rsidR="00B72A68">
        <w:t xml:space="preserve">PDCP </w:t>
      </w:r>
      <w:r>
        <w:t>sequence number status)</w:t>
      </w:r>
    </w:p>
    <w:p w14:paraId="2BE694A2" w14:textId="1DBBA5DD" w:rsidR="008729F0" w:rsidRDefault="00D55264" w:rsidP="00D55264">
      <w:pPr>
        <w:rPr>
          <w:b/>
        </w:rPr>
      </w:pPr>
      <w:r w:rsidRPr="00D55264">
        <w:rPr>
          <w:b/>
        </w:rPr>
        <w:t>Proposal 5:</w:t>
      </w:r>
      <w:r w:rsidRPr="00D55264">
        <w:rPr>
          <w:b/>
        </w:rPr>
        <w:tab/>
      </w:r>
      <w:r>
        <w:rPr>
          <w:b/>
        </w:rPr>
        <w:tab/>
      </w:r>
      <w:r w:rsidRPr="00D55264">
        <w:rPr>
          <w:b/>
        </w:rPr>
        <w:t xml:space="preserve">It is proposed to capture the parameters </w:t>
      </w:r>
      <w:r w:rsidR="000C57C8">
        <w:rPr>
          <w:b/>
        </w:rPr>
        <w:t xml:space="preserve">below </w:t>
      </w:r>
      <w:r w:rsidR="00020B37">
        <w:rPr>
          <w:b/>
        </w:rPr>
        <w:t xml:space="preserve">as an initial list of </w:t>
      </w:r>
      <w:r w:rsidRPr="00D55264">
        <w:rPr>
          <w:b/>
        </w:rPr>
        <w:t>identified parameters to be transferred between</w:t>
      </w:r>
      <w:r w:rsidR="00B72A68">
        <w:rPr>
          <w:b/>
        </w:rPr>
        <w:t xml:space="preserve"> the</w:t>
      </w:r>
      <w:r w:rsidRPr="00D55264">
        <w:rPr>
          <w:b/>
        </w:rPr>
        <w:t xml:space="preserve"> source and target RAN node for inter-RAT handover between LTE and NR </w:t>
      </w:r>
      <w:r w:rsidR="00B72A68">
        <w:rPr>
          <w:b/>
        </w:rPr>
        <w:t xml:space="preserve">(in either direction) </w:t>
      </w:r>
      <w:r w:rsidRPr="00D55264">
        <w:rPr>
          <w:b/>
        </w:rPr>
        <w:t>connected to Next Gen CN.</w:t>
      </w:r>
    </w:p>
    <w:p w14:paraId="3C675AA2" w14:textId="77777777" w:rsidR="000C57C8" w:rsidRPr="008A3189" w:rsidRDefault="000C57C8" w:rsidP="000C57C8">
      <w:pPr>
        <w:pStyle w:val="ListParagraph"/>
        <w:numPr>
          <w:ilvl w:val="0"/>
          <w:numId w:val="24"/>
        </w:numPr>
        <w:rPr>
          <w:b/>
        </w:rPr>
      </w:pPr>
      <w:r w:rsidRPr="008A3189">
        <w:rPr>
          <w:b/>
        </w:rPr>
        <w:t>UE radio access and security capabilities</w:t>
      </w:r>
    </w:p>
    <w:p w14:paraId="39F2A48F" w14:textId="77777777" w:rsidR="000C57C8" w:rsidRPr="008A3189" w:rsidRDefault="000C57C8" w:rsidP="000C57C8">
      <w:pPr>
        <w:pStyle w:val="ListParagraph"/>
        <w:numPr>
          <w:ilvl w:val="0"/>
          <w:numId w:val="24"/>
        </w:numPr>
        <w:rPr>
          <w:b/>
        </w:rPr>
      </w:pPr>
      <w:r w:rsidRPr="008A3189">
        <w:rPr>
          <w:b/>
        </w:rPr>
        <w:t>UE security context (could include KeNB* and NCC)</w:t>
      </w:r>
    </w:p>
    <w:p w14:paraId="2C9FE036" w14:textId="77777777" w:rsidR="000C57C8" w:rsidRPr="008A3189" w:rsidRDefault="000C57C8" w:rsidP="000C57C8">
      <w:pPr>
        <w:pStyle w:val="ListParagraph"/>
        <w:numPr>
          <w:ilvl w:val="0"/>
          <w:numId w:val="24"/>
        </w:numPr>
        <w:rPr>
          <w:b/>
        </w:rPr>
      </w:pPr>
      <w:r w:rsidRPr="008A3189">
        <w:rPr>
          <w:b/>
        </w:rPr>
        <w:t>UE QoS related parameters (including active Flow ID and mapping between Flow ID and RBs)</w:t>
      </w:r>
    </w:p>
    <w:p w14:paraId="0C693E6E" w14:textId="77777777" w:rsidR="000C57C8" w:rsidRPr="008A3189" w:rsidRDefault="000C57C8" w:rsidP="000C57C8">
      <w:pPr>
        <w:pStyle w:val="ListParagraph"/>
        <w:numPr>
          <w:ilvl w:val="0"/>
          <w:numId w:val="24"/>
        </w:numPr>
        <w:rPr>
          <w:b/>
        </w:rPr>
      </w:pPr>
      <w:r w:rsidRPr="008A3189">
        <w:rPr>
          <w:b/>
        </w:rPr>
        <w:t>UE NG CN identifier used over NG interface (e.g. for a subsequent “Path Switch” message to Next Gen CN)</w:t>
      </w:r>
    </w:p>
    <w:p w14:paraId="3C8CA806" w14:textId="77777777" w:rsidR="000C57C8" w:rsidRPr="008A3189" w:rsidRDefault="000C57C8" w:rsidP="000C57C8">
      <w:pPr>
        <w:pStyle w:val="ListParagraph"/>
        <w:numPr>
          <w:ilvl w:val="0"/>
          <w:numId w:val="24"/>
        </w:numPr>
        <w:rPr>
          <w:b/>
        </w:rPr>
      </w:pPr>
      <w:r w:rsidRPr="008A3189">
        <w:rPr>
          <w:b/>
        </w:rPr>
        <w:t>Other UE related or subscription related info to be decided (UE history, handover restrictions, tracing info, masked IMEISV, etc.)</w:t>
      </w:r>
    </w:p>
    <w:p w14:paraId="400475A9" w14:textId="4B9EFD5B" w:rsidR="000C57C8" w:rsidRPr="00BD321A" w:rsidRDefault="000C57C8" w:rsidP="00D55264">
      <w:pPr>
        <w:pStyle w:val="ListParagraph"/>
        <w:numPr>
          <w:ilvl w:val="0"/>
          <w:numId w:val="24"/>
        </w:numPr>
        <w:rPr>
          <w:b/>
        </w:rPr>
      </w:pPr>
      <w:r w:rsidRPr="008A3189">
        <w:rPr>
          <w:b/>
        </w:rPr>
        <w:t>Packet forwarding related info (e.g. endpoints, UL/DL PDCP sequence number status)</w:t>
      </w:r>
    </w:p>
    <w:p w14:paraId="14C0EABD" w14:textId="2F38F4DE" w:rsidR="00A53F6D" w:rsidRDefault="00D55264" w:rsidP="004141DD">
      <w:pPr>
        <w:rPr>
          <w:lang w:val="en-US"/>
        </w:rPr>
      </w:pPr>
      <w:r>
        <w:rPr>
          <w:lang w:val="en-US"/>
        </w:rPr>
        <w:t>In addition to the parameters above it is also expected for inter-RAT handover that the source node includes an indication of the “target cell” to the target node. In this scenario it is further expected that the target RAN node generates an RRC handover command which is sent in a container to the UE via the source RAN node.</w:t>
      </w:r>
    </w:p>
    <w:p w14:paraId="3716B84C" w14:textId="42D6DB6A" w:rsidR="00D55264" w:rsidRPr="00D55264" w:rsidRDefault="00D55264" w:rsidP="004141DD">
      <w:pPr>
        <w:rPr>
          <w:b/>
          <w:lang w:val="en-US"/>
        </w:rPr>
      </w:pPr>
      <w:r w:rsidRPr="00D55264">
        <w:rPr>
          <w:b/>
          <w:lang w:val="en-US"/>
        </w:rPr>
        <w:t xml:space="preserve">Proposal 6: </w:t>
      </w:r>
      <w:r w:rsidRPr="00D55264">
        <w:rPr>
          <w:b/>
          <w:lang w:val="en-US"/>
        </w:rPr>
        <w:tab/>
        <w:t>For inter-RAT handover the source RAN node will indicate to the target RAN node which is the “target cell”.</w:t>
      </w:r>
    </w:p>
    <w:p w14:paraId="76BA867B" w14:textId="29F25B04" w:rsidR="006A24A3" w:rsidRPr="00BD321A" w:rsidRDefault="00D55264" w:rsidP="00BD321A">
      <w:pPr>
        <w:rPr>
          <w:b/>
          <w:lang w:val="en-US"/>
        </w:rPr>
      </w:pPr>
      <w:r w:rsidRPr="00D55264">
        <w:rPr>
          <w:b/>
          <w:lang w:val="en-US"/>
        </w:rPr>
        <w:t xml:space="preserve">Proposal 7: </w:t>
      </w:r>
      <w:r w:rsidRPr="00D55264">
        <w:rPr>
          <w:b/>
          <w:lang w:val="en-US"/>
        </w:rPr>
        <w:tab/>
        <w:t>For inter-RAT handover the target RAN node will generate a</w:t>
      </w:r>
      <w:r w:rsidR="0085339F">
        <w:rPr>
          <w:b/>
          <w:lang w:val="en-US"/>
        </w:rPr>
        <w:t xml:space="preserve"> Full</w:t>
      </w:r>
      <w:r w:rsidRPr="00D55264">
        <w:rPr>
          <w:b/>
          <w:lang w:val="en-US"/>
        </w:rPr>
        <w:t xml:space="preserve"> RRC handover command message which is sent to the UE via the source RAN node.</w:t>
      </w:r>
    </w:p>
    <w:p w14:paraId="239992CB" w14:textId="77777777" w:rsidR="004141DD" w:rsidRDefault="004141DD" w:rsidP="004141DD">
      <w:pPr>
        <w:pStyle w:val="TOC1"/>
        <w:ind w:left="0" w:firstLine="0"/>
        <w:rPr>
          <w:b w:val="0"/>
          <w:bCs/>
        </w:rPr>
      </w:pPr>
    </w:p>
    <w:p w14:paraId="55A141CC" w14:textId="0BE04A48" w:rsidR="004141DD" w:rsidRDefault="004141DD" w:rsidP="004141DD">
      <w:pPr>
        <w:pStyle w:val="Heading1"/>
      </w:pPr>
      <w:r>
        <w:t>Conclusion</w:t>
      </w:r>
    </w:p>
    <w:p w14:paraId="508F29FF" w14:textId="018E4FA2" w:rsidR="00DD7AD7" w:rsidRPr="00DD7AD7" w:rsidRDefault="00DD7AD7" w:rsidP="00D55264">
      <w:pPr>
        <w:rPr>
          <w:lang w:val="en-US"/>
        </w:rPr>
      </w:pPr>
      <w:r w:rsidRPr="00DD7AD7">
        <w:rPr>
          <w:lang w:val="en-US"/>
        </w:rPr>
        <w:t>It is proposed to agree to the proposals below and capture the principles in the TR.</w:t>
      </w:r>
    </w:p>
    <w:p w14:paraId="364E7975" w14:textId="77777777" w:rsidR="008A3189" w:rsidRPr="001552DD" w:rsidRDefault="008A3189" w:rsidP="008A3189">
      <w:pPr>
        <w:rPr>
          <w:b/>
        </w:rPr>
      </w:pPr>
      <w:r w:rsidRPr="001552DD">
        <w:rPr>
          <w:b/>
          <w:lang w:val="en-US"/>
        </w:rPr>
        <w:t xml:space="preserve">Proposal 1: </w:t>
      </w:r>
      <w:r w:rsidRPr="001552DD">
        <w:rPr>
          <w:b/>
          <w:lang w:val="en-US"/>
        </w:rPr>
        <w:tab/>
      </w:r>
      <w:r w:rsidRPr="001552DD">
        <w:rPr>
          <w:b/>
        </w:rPr>
        <w:t xml:space="preserve">Network prepared handover should be supported where resources are prepared in the target RAT prior to </w:t>
      </w:r>
      <w:r>
        <w:rPr>
          <w:b/>
        </w:rPr>
        <w:t xml:space="preserve">the </w:t>
      </w:r>
      <w:r w:rsidRPr="001552DD">
        <w:rPr>
          <w:b/>
        </w:rPr>
        <w:t xml:space="preserve">UE leaving the source RAT. </w:t>
      </w:r>
    </w:p>
    <w:p w14:paraId="4EBBFE02" w14:textId="77777777" w:rsidR="008A3189" w:rsidRPr="001552DD" w:rsidRDefault="008A3189" w:rsidP="008A3189">
      <w:pPr>
        <w:rPr>
          <w:b/>
          <w:lang w:val="en-US"/>
        </w:rPr>
      </w:pPr>
      <w:r w:rsidRPr="001552DD">
        <w:rPr>
          <w:b/>
        </w:rPr>
        <w:t xml:space="preserve">Proposal 2: </w:t>
      </w:r>
      <w:r w:rsidRPr="001552DD">
        <w:rPr>
          <w:b/>
        </w:rPr>
        <w:tab/>
        <w:t>The UE</w:t>
      </w:r>
      <w:r>
        <w:rPr>
          <w:b/>
        </w:rPr>
        <w:t xml:space="preserve"> context</w:t>
      </w:r>
      <w:r w:rsidRPr="001552DD">
        <w:rPr>
          <w:b/>
        </w:rPr>
        <w:t xml:space="preserve"> is transferred</w:t>
      </w:r>
      <w:r>
        <w:rPr>
          <w:b/>
        </w:rPr>
        <w:t xml:space="preserve"> </w:t>
      </w:r>
      <w:r w:rsidRPr="001552DD">
        <w:rPr>
          <w:b/>
        </w:rPr>
        <w:t xml:space="preserve">from the source RAN node to the target RAN node either via </w:t>
      </w:r>
      <w:r>
        <w:rPr>
          <w:b/>
        </w:rPr>
        <w:t xml:space="preserve">the </w:t>
      </w:r>
      <w:r w:rsidRPr="001552DD">
        <w:rPr>
          <w:b/>
        </w:rPr>
        <w:t>X2 like interface or</w:t>
      </w:r>
      <w:r>
        <w:rPr>
          <w:b/>
        </w:rPr>
        <w:t>,</w:t>
      </w:r>
      <w:r w:rsidRPr="001552DD">
        <w:rPr>
          <w:b/>
        </w:rPr>
        <w:t xml:space="preserve"> when that is not available</w:t>
      </w:r>
      <w:r>
        <w:rPr>
          <w:b/>
        </w:rPr>
        <w:t>,</w:t>
      </w:r>
      <w:r w:rsidRPr="001552DD">
        <w:rPr>
          <w:b/>
        </w:rPr>
        <w:t xml:space="preserve"> via </w:t>
      </w:r>
      <w:r>
        <w:rPr>
          <w:b/>
        </w:rPr>
        <w:t xml:space="preserve">the </w:t>
      </w:r>
      <w:r w:rsidRPr="001552DD">
        <w:rPr>
          <w:b/>
        </w:rPr>
        <w:t>NextGen CN (over NG).</w:t>
      </w:r>
    </w:p>
    <w:p w14:paraId="7EF8DC00" w14:textId="77777777" w:rsidR="008A3189" w:rsidRPr="006E1599" w:rsidRDefault="008A3189" w:rsidP="008A3189">
      <w:pPr>
        <w:rPr>
          <w:b/>
          <w:lang w:val="en-US"/>
        </w:rPr>
      </w:pPr>
      <w:r>
        <w:rPr>
          <w:b/>
        </w:rPr>
        <w:t>Proposal 3</w:t>
      </w:r>
      <w:r w:rsidRPr="001552DD">
        <w:rPr>
          <w:b/>
        </w:rPr>
        <w:t xml:space="preserve">: </w:t>
      </w:r>
      <w:r w:rsidRPr="001552DD">
        <w:rPr>
          <w:b/>
        </w:rPr>
        <w:tab/>
      </w:r>
      <w:r>
        <w:rPr>
          <w:b/>
        </w:rPr>
        <w:t>Inter-RAT mobility between NR and LTE connected to Next Gen CN shall support loss-less in-sequence deliver of user data when required.</w:t>
      </w:r>
    </w:p>
    <w:p w14:paraId="6E7003AF" w14:textId="77777777" w:rsidR="008A3189" w:rsidRPr="006E1599" w:rsidRDefault="008A3189" w:rsidP="008A3189">
      <w:pPr>
        <w:rPr>
          <w:b/>
          <w:lang w:val="en-US"/>
        </w:rPr>
      </w:pPr>
      <w:r w:rsidRPr="006E1599">
        <w:rPr>
          <w:b/>
          <w:lang w:val="en-US"/>
        </w:rPr>
        <w:t xml:space="preserve">Proposal 4: </w:t>
      </w:r>
      <w:r w:rsidRPr="006E1599">
        <w:rPr>
          <w:b/>
          <w:lang w:val="en-US"/>
        </w:rPr>
        <w:tab/>
        <w:t>Packet forwarding and maint</w:t>
      </w:r>
      <w:r>
        <w:rPr>
          <w:b/>
          <w:lang w:val="en-US"/>
        </w:rPr>
        <w:t>en</w:t>
      </w:r>
      <w:r w:rsidRPr="006E1599">
        <w:rPr>
          <w:b/>
          <w:lang w:val="en-US"/>
        </w:rPr>
        <w:t>ance of PDCP sequence numbers should be supported for inter-RAT handover between LTE and NR connected to Next Gen CN.</w:t>
      </w:r>
    </w:p>
    <w:p w14:paraId="1FF0C8B7" w14:textId="77777777" w:rsidR="008A3189" w:rsidRDefault="008A3189" w:rsidP="008A3189">
      <w:pPr>
        <w:rPr>
          <w:b/>
        </w:rPr>
      </w:pPr>
      <w:r w:rsidRPr="00D55264">
        <w:rPr>
          <w:b/>
        </w:rPr>
        <w:lastRenderedPageBreak/>
        <w:t>Proposal 5:</w:t>
      </w:r>
      <w:r w:rsidRPr="00D55264">
        <w:rPr>
          <w:b/>
        </w:rPr>
        <w:tab/>
      </w:r>
      <w:r>
        <w:rPr>
          <w:b/>
        </w:rPr>
        <w:tab/>
      </w:r>
      <w:r w:rsidRPr="00D55264">
        <w:rPr>
          <w:b/>
        </w:rPr>
        <w:t xml:space="preserve">It is proposed to capture the parameters </w:t>
      </w:r>
      <w:r>
        <w:rPr>
          <w:b/>
        </w:rPr>
        <w:t xml:space="preserve">below as an initial list of </w:t>
      </w:r>
      <w:r w:rsidRPr="00D55264">
        <w:rPr>
          <w:b/>
        </w:rPr>
        <w:t>identified parameters to be transferred between</w:t>
      </w:r>
      <w:r>
        <w:rPr>
          <w:b/>
        </w:rPr>
        <w:t xml:space="preserve"> the</w:t>
      </w:r>
      <w:r w:rsidRPr="00D55264">
        <w:rPr>
          <w:b/>
        </w:rPr>
        <w:t xml:space="preserve"> source and target RAN node for inter-RAT handover between LTE and NR </w:t>
      </w:r>
      <w:r>
        <w:rPr>
          <w:b/>
        </w:rPr>
        <w:t xml:space="preserve">(in either direction) </w:t>
      </w:r>
      <w:r w:rsidRPr="00D55264">
        <w:rPr>
          <w:b/>
        </w:rPr>
        <w:t>connected to Next Gen CN.</w:t>
      </w:r>
    </w:p>
    <w:p w14:paraId="7350CA5A" w14:textId="77777777" w:rsidR="008A3189" w:rsidRPr="008A3189" w:rsidRDefault="008A3189" w:rsidP="008A3189">
      <w:pPr>
        <w:pStyle w:val="ListParagraph"/>
        <w:numPr>
          <w:ilvl w:val="0"/>
          <w:numId w:val="24"/>
        </w:numPr>
        <w:rPr>
          <w:b/>
        </w:rPr>
      </w:pPr>
      <w:r w:rsidRPr="008A3189">
        <w:rPr>
          <w:b/>
        </w:rPr>
        <w:t>UE radio access and security capabilities</w:t>
      </w:r>
    </w:p>
    <w:p w14:paraId="677751B0" w14:textId="77777777" w:rsidR="008A3189" w:rsidRPr="008A3189" w:rsidRDefault="008A3189" w:rsidP="008A3189">
      <w:pPr>
        <w:pStyle w:val="ListParagraph"/>
        <w:numPr>
          <w:ilvl w:val="0"/>
          <w:numId w:val="24"/>
        </w:numPr>
        <w:rPr>
          <w:b/>
        </w:rPr>
      </w:pPr>
      <w:r w:rsidRPr="008A3189">
        <w:rPr>
          <w:b/>
        </w:rPr>
        <w:t>UE security context (could include KeNB* and NCC)</w:t>
      </w:r>
    </w:p>
    <w:p w14:paraId="6785C02D" w14:textId="77777777" w:rsidR="008A3189" w:rsidRPr="008A3189" w:rsidRDefault="008A3189" w:rsidP="008A3189">
      <w:pPr>
        <w:pStyle w:val="ListParagraph"/>
        <w:numPr>
          <w:ilvl w:val="0"/>
          <w:numId w:val="24"/>
        </w:numPr>
        <w:rPr>
          <w:b/>
        </w:rPr>
      </w:pPr>
      <w:r w:rsidRPr="008A3189">
        <w:rPr>
          <w:b/>
        </w:rPr>
        <w:t>UE QoS related parameters (including active Flow ID and mapping between Flow ID and RBs)</w:t>
      </w:r>
    </w:p>
    <w:p w14:paraId="112A6620" w14:textId="77777777" w:rsidR="008A3189" w:rsidRPr="008A3189" w:rsidRDefault="008A3189" w:rsidP="008A3189">
      <w:pPr>
        <w:pStyle w:val="ListParagraph"/>
        <w:numPr>
          <w:ilvl w:val="0"/>
          <w:numId w:val="24"/>
        </w:numPr>
        <w:rPr>
          <w:b/>
        </w:rPr>
      </w:pPr>
      <w:r w:rsidRPr="008A3189">
        <w:rPr>
          <w:b/>
        </w:rPr>
        <w:t>UE NG CN identifier used over NG interface (e.g. for a subsequent “Path Switch” message to Next Gen CN)</w:t>
      </w:r>
    </w:p>
    <w:p w14:paraId="229CA30F" w14:textId="77777777" w:rsidR="008A3189" w:rsidRPr="008A3189" w:rsidRDefault="008A3189" w:rsidP="008A3189">
      <w:pPr>
        <w:pStyle w:val="ListParagraph"/>
        <w:numPr>
          <w:ilvl w:val="0"/>
          <w:numId w:val="24"/>
        </w:numPr>
        <w:rPr>
          <w:b/>
        </w:rPr>
      </w:pPr>
      <w:r w:rsidRPr="008A3189">
        <w:rPr>
          <w:b/>
        </w:rPr>
        <w:t>Other UE related or subscription related info to be decided (UE history, handover restrictions, tracing info, masked IMEISV, etc.)</w:t>
      </w:r>
    </w:p>
    <w:p w14:paraId="6E282A39" w14:textId="77777777" w:rsidR="008A3189" w:rsidRPr="008A3189" w:rsidRDefault="008A3189" w:rsidP="008A3189">
      <w:pPr>
        <w:pStyle w:val="ListParagraph"/>
        <w:numPr>
          <w:ilvl w:val="0"/>
          <w:numId w:val="24"/>
        </w:numPr>
        <w:rPr>
          <w:b/>
        </w:rPr>
      </w:pPr>
      <w:r w:rsidRPr="008A3189">
        <w:rPr>
          <w:b/>
        </w:rPr>
        <w:t>Packet forwarding related info (e.g. endpoints, UL/DL PDCP sequence number status)</w:t>
      </w:r>
    </w:p>
    <w:p w14:paraId="5D6A7428" w14:textId="77777777" w:rsidR="008A3189" w:rsidRPr="008A3189" w:rsidRDefault="008A3189" w:rsidP="008A3189">
      <w:pPr>
        <w:rPr>
          <w:b/>
        </w:rPr>
      </w:pPr>
      <w:r w:rsidRPr="008A3189">
        <w:rPr>
          <w:b/>
        </w:rPr>
        <w:t xml:space="preserve">Proposal 6: </w:t>
      </w:r>
      <w:r w:rsidRPr="008A3189">
        <w:rPr>
          <w:b/>
        </w:rPr>
        <w:tab/>
        <w:t>For inter-RAT handover the source RAN node will indicate to the target RAN node which is the “target cell”.</w:t>
      </w:r>
    </w:p>
    <w:p w14:paraId="57F7080F" w14:textId="08FA3FE0" w:rsidR="008A3189" w:rsidRPr="008A3189" w:rsidRDefault="008A3189" w:rsidP="008A3189">
      <w:pPr>
        <w:rPr>
          <w:b/>
        </w:rPr>
      </w:pPr>
      <w:r w:rsidRPr="008A3189">
        <w:rPr>
          <w:b/>
        </w:rPr>
        <w:t xml:space="preserve">Proposal 7: </w:t>
      </w:r>
      <w:r w:rsidRPr="008A3189">
        <w:rPr>
          <w:b/>
        </w:rPr>
        <w:tab/>
        <w:t xml:space="preserve">For inter-RAT handover the </w:t>
      </w:r>
      <w:r w:rsidR="0085339F">
        <w:rPr>
          <w:b/>
        </w:rPr>
        <w:t>target RAN node will generate a Full</w:t>
      </w:r>
      <w:r w:rsidRPr="008A3189">
        <w:rPr>
          <w:b/>
        </w:rPr>
        <w:t xml:space="preserve"> RRC handover command message which is sent to the UE via the source RAN node.</w:t>
      </w:r>
    </w:p>
    <w:p w14:paraId="368E5BD0" w14:textId="232221C1" w:rsidR="00902F09" w:rsidRPr="00D55264" w:rsidRDefault="00902F09" w:rsidP="008A3189">
      <w:pPr>
        <w:rPr>
          <w:lang w:val="en-US"/>
        </w:rPr>
      </w:pPr>
    </w:p>
    <w:sectPr w:rsidR="00902F09" w:rsidRPr="00D55264">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27498" w14:textId="77777777" w:rsidR="005D2369" w:rsidRDefault="005D2369">
      <w:r>
        <w:separator/>
      </w:r>
    </w:p>
  </w:endnote>
  <w:endnote w:type="continuationSeparator" w:id="0">
    <w:p w14:paraId="3B1C2D31" w14:textId="77777777" w:rsidR="005D2369" w:rsidRDefault="005D2369">
      <w:r>
        <w:continuationSeparator/>
      </w:r>
    </w:p>
  </w:endnote>
  <w:endnote w:type="continuationNotice" w:id="1">
    <w:p w14:paraId="3930B1BA" w14:textId="77777777" w:rsidR="005D2369" w:rsidRDefault="005D23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375C333A"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2044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044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BCFD0" w14:textId="77777777" w:rsidR="005D2369" w:rsidRDefault="005D2369">
      <w:r>
        <w:separator/>
      </w:r>
    </w:p>
  </w:footnote>
  <w:footnote w:type="continuationSeparator" w:id="0">
    <w:p w14:paraId="4D13D622" w14:textId="77777777" w:rsidR="005D2369" w:rsidRDefault="005D2369">
      <w:r>
        <w:continuationSeparator/>
      </w:r>
    </w:p>
  </w:footnote>
  <w:footnote w:type="continuationNotice" w:id="1">
    <w:p w14:paraId="6C4FEDE7" w14:textId="77777777" w:rsidR="005D2369" w:rsidRDefault="005D23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9118A1" w:rsidRDefault="009118A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9118A1" w:rsidRDefault="00911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DF41C2"/>
    <w:multiLevelType w:val="hybridMultilevel"/>
    <w:tmpl w:val="FB4C4010"/>
    <w:lvl w:ilvl="0" w:tplc="C45EFF5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186ACA"/>
    <w:multiLevelType w:val="hybridMultilevel"/>
    <w:tmpl w:val="EF5E9E94"/>
    <w:lvl w:ilvl="0" w:tplc="FA12417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DB7090F"/>
    <w:multiLevelType w:val="hybridMultilevel"/>
    <w:tmpl w:val="A04ADF5E"/>
    <w:lvl w:ilvl="0" w:tplc="041D000B">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481185"/>
    <w:multiLevelType w:val="hybridMultilevel"/>
    <w:tmpl w:val="C7D6F33C"/>
    <w:lvl w:ilvl="0" w:tplc="8E224202">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B9121C1"/>
    <w:multiLevelType w:val="hybridMultilevel"/>
    <w:tmpl w:val="4296E07A"/>
    <w:lvl w:ilvl="0" w:tplc="4A1A1A60">
      <w:start w:val="1"/>
      <w:numFmt w:val="bullet"/>
      <w:lvlText w:val="›"/>
      <w:lvlJc w:val="left"/>
      <w:pPr>
        <w:tabs>
          <w:tab w:val="num" w:pos="720"/>
        </w:tabs>
        <w:ind w:left="720" w:hanging="360"/>
      </w:pPr>
      <w:rPr>
        <w:rFonts w:ascii="Arial" w:hAnsi="Arial" w:hint="default"/>
      </w:rPr>
    </w:lvl>
    <w:lvl w:ilvl="1" w:tplc="5D26F176">
      <w:start w:val="1"/>
      <w:numFmt w:val="decimal"/>
      <w:lvlText w:val="%2."/>
      <w:lvlJc w:val="left"/>
      <w:pPr>
        <w:tabs>
          <w:tab w:val="num" w:pos="1440"/>
        </w:tabs>
        <w:ind w:left="1440" w:hanging="360"/>
      </w:pPr>
    </w:lvl>
    <w:lvl w:ilvl="2" w:tplc="F98292D6" w:tentative="1">
      <w:start w:val="1"/>
      <w:numFmt w:val="bullet"/>
      <w:lvlText w:val="›"/>
      <w:lvlJc w:val="left"/>
      <w:pPr>
        <w:tabs>
          <w:tab w:val="num" w:pos="2160"/>
        </w:tabs>
        <w:ind w:left="2160" w:hanging="360"/>
      </w:pPr>
      <w:rPr>
        <w:rFonts w:ascii="Arial" w:hAnsi="Arial" w:hint="default"/>
      </w:rPr>
    </w:lvl>
    <w:lvl w:ilvl="3" w:tplc="B20C2734" w:tentative="1">
      <w:start w:val="1"/>
      <w:numFmt w:val="bullet"/>
      <w:lvlText w:val="›"/>
      <w:lvlJc w:val="left"/>
      <w:pPr>
        <w:tabs>
          <w:tab w:val="num" w:pos="2880"/>
        </w:tabs>
        <w:ind w:left="2880" w:hanging="360"/>
      </w:pPr>
      <w:rPr>
        <w:rFonts w:ascii="Arial" w:hAnsi="Arial" w:hint="default"/>
      </w:rPr>
    </w:lvl>
    <w:lvl w:ilvl="4" w:tplc="748447F2" w:tentative="1">
      <w:start w:val="1"/>
      <w:numFmt w:val="bullet"/>
      <w:lvlText w:val="›"/>
      <w:lvlJc w:val="left"/>
      <w:pPr>
        <w:tabs>
          <w:tab w:val="num" w:pos="3600"/>
        </w:tabs>
        <w:ind w:left="3600" w:hanging="360"/>
      </w:pPr>
      <w:rPr>
        <w:rFonts w:ascii="Arial" w:hAnsi="Arial" w:hint="default"/>
      </w:rPr>
    </w:lvl>
    <w:lvl w:ilvl="5" w:tplc="9916654A" w:tentative="1">
      <w:start w:val="1"/>
      <w:numFmt w:val="bullet"/>
      <w:lvlText w:val="›"/>
      <w:lvlJc w:val="left"/>
      <w:pPr>
        <w:tabs>
          <w:tab w:val="num" w:pos="4320"/>
        </w:tabs>
        <w:ind w:left="4320" w:hanging="360"/>
      </w:pPr>
      <w:rPr>
        <w:rFonts w:ascii="Arial" w:hAnsi="Arial" w:hint="default"/>
      </w:rPr>
    </w:lvl>
    <w:lvl w:ilvl="6" w:tplc="446C4C70" w:tentative="1">
      <w:start w:val="1"/>
      <w:numFmt w:val="bullet"/>
      <w:lvlText w:val="›"/>
      <w:lvlJc w:val="left"/>
      <w:pPr>
        <w:tabs>
          <w:tab w:val="num" w:pos="5040"/>
        </w:tabs>
        <w:ind w:left="5040" w:hanging="360"/>
      </w:pPr>
      <w:rPr>
        <w:rFonts w:ascii="Arial" w:hAnsi="Arial" w:hint="default"/>
      </w:rPr>
    </w:lvl>
    <w:lvl w:ilvl="7" w:tplc="F232274A" w:tentative="1">
      <w:start w:val="1"/>
      <w:numFmt w:val="bullet"/>
      <w:lvlText w:val="›"/>
      <w:lvlJc w:val="left"/>
      <w:pPr>
        <w:tabs>
          <w:tab w:val="num" w:pos="5760"/>
        </w:tabs>
        <w:ind w:left="5760" w:hanging="360"/>
      </w:pPr>
      <w:rPr>
        <w:rFonts w:ascii="Arial" w:hAnsi="Arial" w:hint="default"/>
      </w:rPr>
    </w:lvl>
    <w:lvl w:ilvl="8" w:tplc="CBF874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98065E"/>
    <w:multiLevelType w:val="hybridMultilevel"/>
    <w:tmpl w:val="124E799C"/>
    <w:lvl w:ilvl="0" w:tplc="8334EC6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5"/>
  </w:num>
  <w:num w:numId="6">
    <w:abstractNumId w:val="9"/>
  </w:num>
  <w:num w:numId="7">
    <w:abstractNumId w:val="16"/>
  </w:num>
  <w:num w:numId="8">
    <w:abstractNumId w:val="6"/>
  </w:num>
  <w:num w:numId="9">
    <w:abstractNumId w:val="12"/>
  </w:num>
  <w:num w:numId="10">
    <w:abstractNumId w:val="13"/>
  </w:num>
  <w:num w:numId="11">
    <w:abstractNumId w:val="7"/>
  </w:num>
  <w:num w:numId="12">
    <w:abstractNumId w:val="7"/>
    <w:lvlOverride w:ilvl="0">
      <w:startOverride w:val="1"/>
    </w:lvlOverride>
  </w:num>
  <w:num w:numId="13">
    <w:abstractNumId w:val="10"/>
  </w:num>
  <w:num w:numId="14">
    <w:abstractNumId w:val="15"/>
  </w:num>
  <w:num w:numId="15">
    <w:abstractNumId w:val="19"/>
  </w:num>
  <w:num w:numId="16">
    <w:abstractNumId w:val="1"/>
  </w:num>
  <w:num w:numId="17">
    <w:abstractNumId w:val="7"/>
  </w:num>
  <w:num w:numId="18">
    <w:abstractNumId w:val="7"/>
    <w:lvlOverride w:ilvl="0">
      <w:startOverride w:val="1"/>
    </w:lvlOverride>
  </w:num>
  <w:num w:numId="19">
    <w:abstractNumId w:val="14"/>
  </w:num>
  <w:num w:numId="20">
    <w:abstractNumId w:val="2"/>
  </w:num>
  <w:num w:numId="21">
    <w:abstractNumId w:val="18"/>
  </w:num>
  <w:num w:numId="22">
    <w:abstractNumId w:val="4"/>
  </w:num>
  <w:num w:numId="23">
    <w:abstractNumId w:val="3"/>
  </w:num>
  <w:num w:numId="24">
    <w:abstractNumId w:val="17"/>
  </w:num>
  <w:num w:numId="2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0B37"/>
    <w:rsid w:val="00023678"/>
    <w:rsid w:val="0002564D"/>
    <w:rsid w:val="00025ECA"/>
    <w:rsid w:val="000325B8"/>
    <w:rsid w:val="00033E98"/>
    <w:rsid w:val="00034C15"/>
    <w:rsid w:val="00036BA1"/>
    <w:rsid w:val="000422E2"/>
    <w:rsid w:val="00042F22"/>
    <w:rsid w:val="0004395C"/>
    <w:rsid w:val="000444EF"/>
    <w:rsid w:val="00052A07"/>
    <w:rsid w:val="000534E3"/>
    <w:rsid w:val="00053E15"/>
    <w:rsid w:val="000540F5"/>
    <w:rsid w:val="00055BC1"/>
    <w:rsid w:val="0005606A"/>
    <w:rsid w:val="00057117"/>
    <w:rsid w:val="000609B7"/>
    <w:rsid w:val="000616E7"/>
    <w:rsid w:val="0006487E"/>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A70E2"/>
    <w:rsid w:val="000B2719"/>
    <w:rsid w:val="000B3A8F"/>
    <w:rsid w:val="000B4AB9"/>
    <w:rsid w:val="000B4D16"/>
    <w:rsid w:val="000B58C3"/>
    <w:rsid w:val="000B61E9"/>
    <w:rsid w:val="000C038F"/>
    <w:rsid w:val="000C165A"/>
    <w:rsid w:val="000C27C5"/>
    <w:rsid w:val="000C2E19"/>
    <w:rsid w:val="000C3070"/>
    <w:rsid w:val="000C57C8"/>
    <w:rsid w:val="000C62E7"/>
    <w:rsid w:val="000C7397"/>
    <w:rsid w:val="000D0D07"/>
    <w:rsid w:val="000D2D69"/>
    <w:rsid w:val="000D4797"/>
    <w:rsid w:val="000D6C88"/>
    <w:rsid w:val="000E0527"/>
    <w:rsid w:val="000E1E92"/>
    <w:rsid w:val="000E68B3"/>
    <w:rsid w:val="000F06D6"/>
    <w:rsid w:val="000F0DD9"/>
    <w:rsid w:val="000F0EB1"/>
    <w:rsid w:val="000F1106"/>
    <w:rsid w:val="000F3BE9"/>
    <w:rsid w:val="000F3F6C"/>
    <w:rsid w:val="000F6DF3"/>
    <w:rsid w:val="001005FF"/>
    <w:rsid w:val="00100F45"/>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552DD"/>
    <w:rsid w:val="001609E7"/>
    <w:rsid w:val="00161D58"/>
    <w:rsid w:val="00162B29"/>
    <w:rsid w:val="001659C1"/>
    <w:rsid w:val="00166040"/>
    <w:rsid w:val="0016637B"/>
    <w:rsid w:val="00167C89"/>
    <w:rsid w:val="0017258B"/>
    <w:rsid w:val="00173344"/>
    <w:rsid w:val="00173A8E"/>
    <w:rsid w:val="00174A60"/>
    <w:rsid w:val="00177587"/>
    <w:rsid w:val="0018143F"/>
    <w:rsid w:val="001825A5"/>
    <w:rsid w:val="00190AC1"/>
    <w:rsid w:val="00192BEB"/>
    <w:rsid w:val="0019341A"/>
    <w:rsid w:val="001955A4"/>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4EFD"/>
    <w:rsid w:val="001E58E2"/>
    <w:rsid w:val="001E7A66"/>
    <w:rsid w:val="001E7AED"/>
    <w:rsid w:val="001F23EA"/>
    <w:rsid w:val="001F2689"/>
    <w:rsid w:val="001F3916"/>
    <w:rsid w:val="001F54C5"/>
    <w:rsid w:val="001F662C"/>
    <w:rsid w:val="001F7074"/>
    <w:rsid w:val="00200490"/>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30765"/>
    <w:rsid w:val="00230D6D"/>
    <w:rsid w:val="00231822"/>
    <w:rsid w:val="002319E4"/>
    <w:rsid w:val="00232AED"/>
    <w:rsid w:val="0023371F"/>
    <w:rsid w:val="0023482E"/>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A3034"/>
    <w:rsid w:val="002B0D5D"/>
    <w:rsid w:val="002B1D1A"/>
    <w:rsid w:val="002B24D6"/>
    <w:rsid w:val="002B4E21"/>
    <w:rsid w:val="002C41E6"/>
    <w:rsid w:val="002C52C8"/>
    <w:rsid w:val="002D071A"/>
    <w:rsid w:val="002D0E1E"/>
    <w:rsid w:val="002D34B2"/>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4934"/>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31751"/>
    <w:rsid w:val="00334579"/>
    <w:rsid w:val="00334EAF"/>
    <w:rsid w:val="00334F37"/>
    <w:rsid w:val="00335858"/>
    <w:rsid w:val="00336BDA"/>
    <w:rsid w:val="00342681"/>
    <w:rsid w:val="00342BD7"/>
    <w:rsid w:val="00346DB5"/>
    <w:rsid w:val="003477B1"/>
    <w:rsid w:val="0035204F"/>
    <w:rsid w:val="00352FC9"/>
    <w:rsid w:val="00356C79"/>
    <w:rsid w:val="00357380"/>
    <w:rsid w:val="003602D9"/>
    <w:rsid w:val="003604CE"/>
    <w:rsid w:val="00370E47"/>
    <w:rsid w:val="003742AC"/>
    <w:rsid w:val="00375476"/>
    <w:rsid w:val="00377CE1"/>
    <w:rsid w:val="00381B3C"/>
    <w:rsid w:val="00385BF0"/>
    <w:rsid w:val="00390400"/>
    <w:rsid w:val="0039066C"/>
    <w:rsid w:val="003939FF"/>
    <w:rsid w:val="00394B97"/>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5F60"/>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1105"/>
    <w:rsid w:val="00421899"/>
    <w:rsid w:val="004225A8"/>
    <w:rsid w:val="004242F4"/>
    <w:rsid w:val="00427248"/>
    <w:rsid w:val="00430167"/>
    <w:rsid w:val="00431AA3"/>
    <w:rsid w:val="004358F0"/>
    <w:rsid w:val="00437447"/>
    <w:rsid w:val="004419C9"/>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3BB6"/>
    <w:rsid w:val="004865EC"/>
    <w:rsid w:val="00486ACF"/>
    <w:rsid w:val="00492BC5"/>
    <w:rsid w:val="004964F1"/>
    <w:rsid w:val="00497F83"/>
    <w:rsid w:val="004A16BC"/>
    <w:rsid w:val="004A2B94"/>
    <w:rsid w:val="004A3021"/>
    <w:rsid w:val="004A4533"/>
    <w:rsid w:val="004A7D56"/>
    <w:rsid w:val="004B1C19"/>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462E"/>
    <w:rsid w:val="004E56DC"/>
    <w:rsid w:val="004E60FD"/>
    <w:rsid w:val="004E76F4"/>
    <w:rsid w:val="004F0B4E"/>
    <w:rsid w:val="004F0B6C"/>
    <w:rsid w:val="004F14EE"/>
    <w:rsid w:val="004F2078"/>
    <w:rsid w:val="004F3527"/>
    <w:rsid w:val="004F467D"/>
    <w:rsid w:val="004F4DA3"/>
    <w:rsid w:val="004F6FE0"/>
    <w:rsid w:val="00504F31"/>
    <w:rsid w:val="00506557"/>
    <w:rsid w:val="0050677A"/>
    <w:rsid w:val="005108D8"/>
    <w:rsid w:val="005116F9"/>
    <w:rsid w:val="005131EC"/>
    <w:rsid w:val="005153A7"/>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55906"/>
    <w:rsid w:val="00560807"/>
    <w:rsid w:val="0056121F"/>
    <w:rsid w:val="00565488"/>
    <w:rsid w:val="00565826"/>
    <w:rsid w:val="005679DD"/>
    <w:rsid w:val="00572505"/>
    <w:rsid w:val="005736A1"/>
    <w:rsid w:val="005742B7"/>
    <w:rsid w:val="005743A5"/>
    <w:rsid w:val="0057582F"/>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CFB"/>
    <w:rsid w:val="005B5D20"/>
    <w:rsid w:val="005B6F03"/>
    <w:rsid w:val="005B6F83"/>
    <w:rsid w:val="005B7576"/>
    <w:rsid w:val="005C1729"/>
    <w:rsid w:val="005C74FB"/>
    <w:rsid w:val="005D1602"/>
    <w:rsid w:val="005D2369"/>
    <w:rsid w:val="005D6F32"/>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24A3"/>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1599"/>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52EC"/>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428B"/>
    <w:rsid w:val="0074434D"/>
    <w:rsid w:val="007445A0"/>
    <w:rsid w:val="0074524B"/>
    <w:rsid w:val="00747D8B"/>
    <w:rsid w:val="007508A2"/>
    <w:rsid w:val="00751228"/>
    <w:rsid w:val="007571E1"/>
    <w:rsid w:val="007604B2"/>
    <w:rsid w:val="00765281"/>
    <w:rsid w:val="00766BAD"/>
    <w:rsid w:val="0076708C"/>
    <w:rsid w:val="00770B34"/>
    <w:rsid w:val="007755C2"/>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131B"/>
    <w:rsid w:val="007F60D8"/>
    <w:rsid w:val="00802BE4"/>
    <w:rsid w:val="00803FAE"/>
    <w:rsid w:val="0080605F"/>
    <w:rsid w:val="00807786"/>
    <w:rsid w:val="0081144B"/>
    <w:rsid w:val="00811FCB"/>
    <w:rsid w:val="008158D6"/>
    <w:rsid w:val="00817196"/>
    <w:rsid w:val="0082261B"/>
    <w:rsid w:val="008235DB"/>
    <w:rsid w:val="00824AB4"/>
    <w:rsid w:val="00825C42"/>
    <w:rsid w:val="00825D25"/>
    <w:rsid w:val="00826C8B"/>
    <w:rsid w:val="00827D6F"/>
    <w:rsid w:val="00830DF7"/>
    <w:rsid w:val="00831270"/>
    <w:rsid w:val="0083700D"/>
    <w:rsid w:val="008376AC"/>
    <w:rsid w:val="00837BFA"/>
    <w:rsid w:val="0084421D"/>
    <w:rsid w:val="008444E8"/>
    <w:rsid w:val="00844E80"/>
    <w:rsid w:val="00846FE7"/>
    <w:rsid w:val="0085339F"/>
    <w:rsid w:val="00856911"/>
    <w:rsid w:val="008677FD"/>
    <w:rsid w:val="00870038"/>
    <w:rsid w:val="0087007D"/>
    <w:rsid w:val="008706D4"/>
    <w:rsid w:val="00870F8A"/>
    <w:rsid w:val="008719A4"/>
    <w:rsid w:val="00871D23"/>
    <w:rsid w:val="008729F0"/>
    <w:rsid w:val="00873177"/>
    <w:rsid w:val="00874312"/>
    <w:rsid w:val="0087437C"/>
    <w:rsid w:val="00875CD7"/>
    <w:rsid w:val="00875D22"/>
    <w:rsid w:val="00876B4D"/>
    <w:rsid w:val="00877F18"/>
    <w:rsid w:val="008804A8"/>
    <w:rsid w:val="00884BB3"/>
    <w:rsid w:val="00894A88"/>
    <w:rsid w:val="00895386"/>
    <w:rsid w:val="00896419"/>
    <w:rsid w:val="008A21FF"/>
    <w:rsid w:val="008A2CE2"/>
    <w:rsid w:val="008A30AC"/>
    <w:rsid w:val="008A3189"/>
    <w:rsid w:val="008A44B8"/>
    <w:rsid w:val="008A51A8"/>
    <w:rsid w:val="008A54C7"/>
    <w:rsid w:val="008A77D8"/>
    <w:rsid w:val="008B0483"/>
    <w:rsid w:val="008B120C"/>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8A4"/>
    <w:rsid w:val="00902350"/>
    <w:rsid w:val="00902F09"/>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BE4"/>
    <w:rsid w:val="00945C05"/>
    <w:rsid w:val="00946945"/>
    <w:rsid w:val="00947713"/>
    <w:rsid w:val="00947E7D"/>
    <w:rsid w:val="00950DE7"/>
    <w:rsid w:val="00951AF2"/>
    <w:rsid w:val="00953920"/>
    <w:rsid w:val="00953D47"/>
    <w:rsid w:val="0095681E"/>
    <w:rsid w:val="009572D4"/>
    <w:rsid w:val="00961921"/>
    <w:rsid w:val="0096430A"/>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3D1D"/>
    <w:rsid w:val="009A462D"/>
    <w:rsid w:val="009A4E64"/>
    <w:rsid w:val="009A54D4"/>
    <w:rsid w:val="009A5CBA"/>
    <w:rsid w:val="009A7879"/>
    <w:rsid w:val="009B1F30"/>
    <w:rsid w:val="009B3AC2"/>
    <w:rsid w:val="009B4DF4"/>
    <w:rsid w:val="009B564E"/>
    <w:rsid w:val="009B7E87"/>
    <w:rsid w:val="009C2157"/>
    <w:rsid w:val="009C403E"/>
    <w:rsid w:val="009C524C"/>
    <w:rsid w:val="009D036E"/>
    <w:rsid w:val="009D0473"/>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0199"/>
    <w:rsid w:val="00A52E1D"/>
    <w:rsid w:val="00A53F6D"/>
    <w:rsid w:val="00A57A1E"/>
    <w:rsid w:val="00A61499"/>
    <w:rsid w:val="00A61557"/>
    <w:rsid w:val="00A62A77"/>
    <w:rsid w:val="00A63483"/>
    <w:rsid w:val="00A657D7"/>
    <w:rsid w:val="00A660AC"/>
    <w:rsid w:val="00A665FF"/>
    <w:rsid w:val="00A67E6C"/>
    <w:rsid w:val="00A7147C"/>
    <w:rsid w:val="00A71B99"/>
    <w:rsid w:val="00A739D0"/>
    <w:rsid w:val="00A761D4"/>
    <w:rsid w:val="00A77EC4"/>
    <w:rsid w:val="00A80760"/>
    <w:rsid w:val="00A84FDB"/>
    <w:rsid w:val="00A86279"/>
    <w:rsid w:val="00A86CC2"/>
    <w:rsid w:val="00A91522"/>
    <w:rsid w:val="00A917AB"/>
    <w:rsid w:val="00A92879"/>
    <w:rsid w:val="00A92B01"/>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3F7"/>
    <w:rsid w:val="00AC25AB"/>
    <w:rsid w:val="00AC2ECD"/>
    <w:rsid w:val="00AC3119"/>
    <w:rsid w:val="00AC49FB"/>
    <w:rsid w:val="00AC5A10"/>
    <w:rsid w:val="00AD0262"/>
    <w:rsid w:val="00AD0AA3"/>
    <w:rsid w:val="00AD1D0F"/>
    <w:rsid w:val="00AD3F94"/>
    <w:rsid w:val="00AD4A5A"/>
    <w:rsid w:val="00AD69D8"/>
    <w:rsid w:val="00AE27AC"/>
    <w:rsid w:val="00AE40E0"/>
    <w:rsid w:val="00AE4527"/>
    <w:rsid w:val="00AE469A"/>
    <w:rsid w:val="00AE4A16"/>
    <w:rsid w:val="00AE4DBA"/>
    <w:rsid w:val="00AE4F07"/>
    <w:rsid w:val="00AE7C50"/>
    <w:rsid w:val="00AF1C5D"/>
    <w:rsid w:val="00AF42D7"/>
    <w:rsid w:val="00AF70B2"/>
    <w:rsid w:val="00B002D5"/>
    <w:rsid w:val="00B006FE"/>
    <w:rsid w:val="00B007CB"/>
    <w:rsid w:val="00B02AA9"/>
    <w:rsid w:val="00B02FA3"/>
    <w:rsid w:val="00B04E63"/>
    <w:rsid w:val="00B05084"/>
    <w:rsid w:val="00B06914"/>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36F4"/>
    <w:rsid w:val="00B45A52"/>
    <w:rsid w:val="00B46175"/>
    <w:rsid w:val="00B47DD5"/>
    <w:rsid w:val="00B53FB8"/>
    <w:rsid w:val="00B563F3"/>
    <w:rsid w:val="00B61420"/>
    <w:rsid w:val="00B664C7"/>
    <w:rsid w:val="00B67C15"/>
    <w:rsid w:val="00B72A68"/>
    <w:rsid w:val="00B739F6"/>
    <w:rsid w:val="00B743E7"/>
    <w:rsid w:val="00B7527D"/>
    <w:rsid w:val="00B779F6"/>
    <w:rsid w:val="00B8088E"/>
    <w:rsid w:val="00B816EA"/>
    <w:rsid w:val="00B81A6C"/>
    <w:rsid w:val="00B81B0D"/>
    <w:rsid w:val="00B821E2"/>
    <w:rsid w:val="00B82E51"/>
    <w:rsid w:val="00B84013"/>
    <w:rsid w:val="00B85085"/>
    <w:rsid w:val="00B85DE5"/>
    <w:rsid w:val="00B90F73"/>
    <w:rsid w:val="00B90FE2"/>
    <w:rsid w:val="00B92EA3"/>
    <w:rsid w:val="00B93B59"/>
    <w:rsid w:val="00B9406A"/>
    <w:rsid w:val="00B9528C"/>
    <w:rsid w:val="00B9650A"/>
    <w:rsid w:val="00BA2280"/>
    <w:rsid w:val="00BA2864"/>
    <w:rsid w:val="00BA2A08"/>
    <w:rsid w:val="00BA2CBB"/>
    <w:rsid w:val="00BA56D2"/>
    <w:rsid w:val="00BA76E0"/>
    <w:rsid w:val="00BB2A25"/>
    <w:rsid w:val="00BB51E9"/>
    <w:rsid w:val="00BB6077"/>
    <w:rsid w:val="00BB690A"/>
    <w:rsid w:val="00BB76A0"/>
    <w:rsid w:val="00BB77B6"/>
    <w:rsid w:val="00BB7977"/>
    <w:rsid w:val="00BC0FDC"/>
    <w:rsid w:val="00BC3053"/>
    <w:rsid w:val="00BC4D2E"/>
    <w:rsid w:val="00BC6FD2"/>
    <w:rsid w:val="00BD09F7"/>
    <w:rsid w:val="00BD321A"/>
    <w:rsid w:val="00BD48AC"/>
    <w:rsid w:val="00BD5F1A"/>
    <w:rsid w:val="00BD7A42"/>
    <w:rsid w:val="00BE0814"/>
    <w:rsid w:val="00BE1234"/>
    <w:rsid w:val="00BE1C95"/>
    <w:rsid w:val="00BE2FA6"/>
    <w:rsid w:val="00BE333F"/>
    <w:rsid w:val="00BE49D7"/>
    <w:rsid w:val="00BE7406"/>
    <w:rsid w:val="00BE7603"/>
    <w:rsid w:val="00BE7F2E"/>
    <w:rsid w:val="00BF3279"/>
    <w:rsid w:val="00BF74C7"/>
    <w:rsid w:val="00BF78FB"/>
    <w:rsid w:val="00C015F1"/>
    <w:rsid w:val="00C01F33"/>
    <w:rsid w:val="00C02CC6"/>
    <w:rsid w:val="00C040F7"/>
    <w:rsid w:val="00C044AB"/>
    <w:rsid w:val="00C04DD2"/>
    <w:rsid w:val="00C05706"/>
    <w:rsid w:val="00C07377"/>
    <w:rsid w:val="00C10478"/>
    <w:rsid w:val="00C10F3D"/>
    <w:rsid w:val="00C1131A"/>
    <w:rsid w:val="00C11370"/>
    <w:rsid w:val="00C12107"/>
    <w:rsid w:val="00C14D4B"/>
    <w:rsid w:val="00C154BB"/>
    <w:rsid w:val="00C21FB1"/>
    <w:rsid w:val="00C22738"/>
    <w:rsid w:val="00C279B5"/>
    <w:rsid w:val="00C27C45"/>
    <w:rsid w:val="00C36C34"/>
    <w:rsid w:val="00C3719D"/>
    <w:rsid w:val="00C45B86"/>
    <w:rsid w:val="00C4713E"/>
    <w:rsid w:val="00C47C5D"/>
    <w:rsid w:val="00C50BE0"/>
    <w:rsid w:val="00C524EA"/>
    <w:rsid w:val="00C52663"/>
    <w:rsid w:val="00C54995"/>
    <w:rsid w:val="00C54D41"/>
    <w:rsid w:val="00C554A2"/>
    <w:rsid w:val="00C557B8"/>
    <w:rsid w:val="00C57B2B"/>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049C"/>
    <w:rsid w:val="00CA0877"/>
    <w:rsid w:val="00CA1ED8"/>
    <w:rsid w:val="00CB088A"/>
    <w:rsid w:val="00CB1F63"/>
    <w:rsid w:val="00CB7170"/>
    <w:rsid w:val="00CC040E"/>
    <w:rsid w:val="00CC111F"/>
    <w:rsid w:val="00CC1B00"/>
    <w:rsid w:val="00CC2011"/>
    <w:rsid w:val="00CC2411"/>
    <w:rsid w:val="00CC3EA0"/>
    <w:rsid w:val="00CC7B45"/>
    <w:rsid w:val="00CC7EB8"/>
    <w:rsid w:val="00CD1188"/>
    <w:rsid w:val="00CD127A"/>
    <w:rsid w:val="00CD2D65"/>
    <w:rsid w:val="00CD2ED1"/>
    <w:rsid w:val="00CD337B"/>
    <w:rsid w:val="00CD6EB6"/>
    <w:rsid w:val="00CE0424"/>
    <w:rsid w:val="00CE0AF9"/>
    <w:rsid w:val="00CE3D86"/>
    <w:rsid w:val="00CE7561"/>
    <w:rsid w:val="00CF1354"/>
    <w:rsid w:val="00CF3B1F"/>
    <w:rsid w:val="00CF3BF6"/>
    <w:rsid w:val="00CF625B"/>
    <w:rsid w:val="00CF687E"/>
    <w:rsid w:val="00CF6958"/>
    <w:rsid w:val="00D00AE7"/>
    <w:rsid w:val="00D0349B"/>
    <w:rsid w:val="00D05E39"/>
    <w:rsid w:val="00D10249"/>
    <w:rsid w:val="00D115C3"/>
    <w:rsid w:val="00D11897"/>
    <w:rsid w:val="00D13135"/>
    <w:rsid w:val="00D13D1C"/>
    <w:rsid w:val="00D13E4E"/>
    <w:rsid w:val="00D14166"/>
    <w:rsid w:val="00D20493"/>
    <w:rsid w:val="00D239A7"/>
    <w:rsid w:val="00D23F47"/>
    <w:rsid w:val="00D31439"/>
    <w:rsid w:val="00D32A9B"/>
    <w:rsid w:val="00D36E71"/>
    <w:rsid w:val="00D3710F"/>
    <w:rsid w:val="00D37BAE"/>
    <w:rsid w:val="00D37D87"/>
    <w:rsid w:val="00D40B33"/>
    <w:rsid w:val="00D417B3"/>
    <w:rsid w:val="00D4299C"/>
    <w:rsid w:val="00D4318F"/>
    <w:rsid w:val="00D438BF"/>
    <w:rsid w:val="00D440F8"/>
    <w:rsid w:val="00D45992"/>
    <w:rsid w:val="00D515C7"/>
    <w:rsid w:val="00D53B52"/>
    <w:rsid w:val="00D546FF"/>
    <w:rsid w:val="00D547DD"/>
    <w:rsid w:val="00D55264"/>
    <w:rsid w:val="00D55AD5"/>
    <w:rsid w:val="00D576CA"/>
    <w:rsid w:val="00D60712"/>
    <w:rsid w:val="00D61AF5"/>
    <w:rsid w:val="00D62262"/>
    <w:rsid w:val="00D62712"/>
    <w:rsid w:val="00D652B5"/>
    <w:rsid w:val="00D66155"/>
    <w:rsid w:val="00D66CAA"/>
    <w:rsid w:val="00D708B0"/>
    <w:rsid w:val="00D71AE7"/>
    <w:rsid w:val="00D77B1D"/>
    <w:rsid w:val="00D8021F"/>
    <w:rsid w:val="00D80383"/>
    <w:rsid w:val="00D80AC8"/>
    <w:rsid w:val="00D823C6"/>
    <w:rsid w:val="00D84043"/>
    <w:rsid w:val="00D844F6"/>
    <w:rsid w:val="00D86CA3"/>
    <w:rsid w:val="00D871CE"/>
    <w:rsid w:val="00D9196D"/>
    <w:rsid w:val="00D92982"/>
    <w:rsid w:val="00D9563C"/>
    <w:rsid w:val="00D95DF5"/>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D7AD7"/>
    <w:rsid w:val="00DE3BDB"/>
    <w:rsid w:val="00DE5608"/>
    <w:rsid w:val="00DE58D0"/>
    <w:rsid w:val="00DE654F"/>
    <w:rsid w:val="00DF0B6E"/>
    <w:rsid w:val="00DF15E0"/>
    <w:rsid w:val="00DF306E"/>
    <w:rsid w:val="00DF37A0"/>
    <w:rsid w:val="00DF5B71"/>
    <w:rsid w:val="00DF7229"/>
    <w:rsid w:val="00E0032D"/>
    <w:rsid w:val="00E00660"/>
    <w:rsid w:val="00E00BE1"/>
    <w:rsid w:val="00E015DC"/>
    <w:rsid w:val="00E03AB4"/>
    <w:rsid w:val="00E07842"/>
    <w:rsid w:val="00E110E7"/>
    <w:rsid w:val="00E11B20"/>
    <w:rsid w:val="00E14C07"/>
    <w:rsid w:val="00E15FF9"/>
    <w:rsid w:val="00E17FA2"/>
    <w:rsid w:val="00E20445"/>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7565"/>
    <w:rsid w:val="00E61125"/>
    <w:rsid w:val="00E61A89"/>
    <w:rsid w:val="00E63838"/>
    <w:rsid w:val="00E64434"/>
    <w:rsid w:val="00E65010"/>
    <w:rsid w:val="00E65235"/>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2E34"/>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0E25"/>
    <w:rsid w:val="00F02799"/>
    <w:rsid w:val="00F0528D"/>
    <w:rsid w:val="00F06C67"/>
    <w:rsid w:val="00F06DFD"/>
    <w:rsid w:val="00F071D1"/>
    <w:rsid w:val="00F07533"/>
    <w:rsid w:val="00F10595"/>
    <w:rsid w:val="00F10629"/>
    <w:rsid w:val="00F1418F"/>
    <w:rsid w:val="00F14FC7"/>
    <w:rsid w:val="00F15FA5"/>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9631DCF8-CC66-4182-887A-43DCC14D8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h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TALChar">
    <w:name w:val="TAL Char"/>
    <w:link w:val="TAL"/>
    <w:locked/>
    <w:rsid w:val="008729F0"/>
    <w:rPr>
      <w:rFonts w:ascii="Arial" w:hAnsi="Arial"/>
      <w:sz w:val="18"/>
      <w:lang w:val="en-GB"/>
    </w:rPr>
  </w:style>
  <w:style w:type="character" w:customStyle="1" w:styleId="TACChar">
    <w:name w:val="TAC Char"/>
    <w:link w:val="TAC"/>
    <w:locked/>
    <w:rsid w:val="008729F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23391253">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15365281">
      <w:bodyDiv w:val="1"/>
      <w:marLeft w:val="0"/>
      <w:marRight w:val="0"/>
      <w:marTop w:val="0"/>
      <w:marBottom w:val="0"/>
      <w:divBdr>
        <w:top w:val="none" w:sz="0" w:space="0" w:color="auto"/>
        <w:left w:val="none" w:sz="0" w:space="0" w:color="auto"/>
        <w:bottom w:val="none" w:sz="0" w:space="0" w:color="auto"/>
        <w:right w:val="none" w:sz="0" w:space="0" w:color="auto"/>
      </w:divBdr>
      <w:divsChild>
        <w:div w:id="476731362">
          <w:marLeft w:val="274"/>
          <w:marRight w:val="0"/>
          <w:marTop w:val="115"/>
          <w:marBottom w:val="0"/>
          <w:divBdr>
            <w:top w:val="none" w:sz="0" w:space="0" w:color="auto"/>
            <w:left w:val="none" w:sz="0" w:space="0" w:color="auto"/>
            <w:bottom w:val="none" w:sz="0" w:space="0" w:color="auto"/>
            <w:right w:val="none" w:sz="0" w:space="0" w:color="auto"/>
          </w:divBdr>
        </w:div>
        <w:div w:id="745685107">
          <w:marLeft w:val="1282"/>
          <w:marRight w:val="0"/>
          <w:marTop w:val="96"/>
          <w:marBottom w:val="0"/>
          <w:divBdr>
            <w:top w:val="none" w:sz="0" w:space="0" w:color="auto"/>
            <w:left w:val="none" w:sz="0" w:space="0" w:color="auto"/>
            <w:bottom w:val="none" w:sz="0" w:space="0" w:color="auto"/>
            <w:right w:val="none" w:sz="0" w:space="0" w:color="auto"/>
          </w:divBdr>
        </w:div>
        <w:div w:id="2025283782">
          <w:marLeft w:val="1282"/>
          <w:marRight w:val="0"/>
          <w:marTop w:val="96"/>
          <w:marBottom w:val="0"/>
          <w:divBdr>
            <w:top w:val="none" w:sz="0" w:space="0" w:color="auto"/>
            <w:left w:val="none" w:sz="0" w:space="0" w:color="auto"/>
            <w:bottom w:val="none" w:sz="0" w:space="0" w:color="auto"/>
            <w:right w:val="none" w:sz="0" w:space="0" w:color="auto"/>
          </w:divBdr>
        </w:div>
        <w:div w:id="700517066">
          <w:marLeft w:val="1282"/>
          <w:marRight w:val="0"/>
          <w:marTop w:val="96"/>
          <w:marBottom w:val="0"/>
          <w:divBdr>
            <w:top w:val="none" w:sz="0" w:space="0" w:color="auto"/>
            <w:left w:val="none" w:sz="0" w:space="0" w:color="auto"/>
            <w:bottom w:val="none" w:sz="0" w:space="0" w:color="auto"/>
            <w:right w:val="none" w:sz="0" w:space="0" w:color="auto"/>
          </w:divBdr>
        </w:div>
        <w:div w:id="1164052448">
          <w:marLeft w:val="274"/>
          <w:marRight w:val="0"/>
          <w:marTop w:val="115"/>
          <w:marBottom w:val="0"/>
          <w:divBdr>
            <w:top w:val="none" w:sz="0" w:space="0" w:color="auto"/>
            <w:left w:val="none" w:sz="0" w:space="0" w:color="auto"/>
            <w:bottom w:val="none" w:sz="0" w:space="0" w:color="auto"/>
            <w:right w:val="none" w:sz="0" w:space="0" w:color="auto"/>
          </w:divBdr>
        </w:div>
        <w:div w:id="98254984">
          <w:marLeft w:val="835"/>
          <w:marRight w:val="0"/>
          <w:marTop w:val="96"/>
          <w:marBottom w:val="0"/>
          <w:divBdr>
            <w:top w:val="none" w:sz="0" w:space="0" w:color="auto"/>
            <w:left w:val="none" w:sz="0" w:space="0" w:color="auto"/>
            <w:bottom w:val="none" w:sz="0" w:space="0" w:color="auto"/>
            <w:right w:val="none" w:sz="0" w:space="0" w:color="auto"/>
          </w:divBdr>
        </w:div>
        <w:div w:id="809634142">
          <w:marLeft w:val="835"/>
          <w:marRight w:val="0"/>
          <w:marTop w:val="96"/>
          <w:marBottom w:val="0"/>
          <w:divBdr>
            <w:top w:val="none" w:sz="0" w:space="0" w:color="auto"/>
            <w:left w:val="none" w:sz="0" w:space="0" w:color="auto"/>
            <w:bottom w:val="none" w:sz="0" w:space="0" w:color="auto"/>
            <w:right w:val="none" w:sz="0" w:space="0" w:color="auto"/>
          </w:divBdr>
        </w:div>
        <w:div w:id="539780346">
          <w:marLeft w:val="835"/>
          <w:marRight w:val="0"/>
          <w:marTop w:val="9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SAQRZK7RPU5V-1-16399</_dlc_DocId>
    <_dlc_DocIdUrl xmlns="08b2df90-05d3-4030-90d4-c9feeb4a1cd9">
      <Url>https://ericoll.internal.ericsson.com/sites/NSA/_layouts/DocIdRedir.aspx?ID=SAQRZK7RPU5V-1-16399</Url>
      <Description>SAQRZK7RPU5V-1-16399</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2.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4.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A240223D-6813-429E-969B-17F64A625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4</Pages>
  <Words>1111</Words>
  <Characters>6337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ERICSSON</cp:lastModifiedBy>
  <cp:revision>3</cp:revision>
  <cp:lastPrinted>2016-01-26T08:44:00Z</cp:lastPrinted>
  <dcterms:created xsi:type="dcterms:W3CDTF">2017-02-04T03:06:00Z</dcterms:created>
  <dcterms:modified xsi:type="dcterms:W3CDTF">2017-02-04T03:07:00Z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8548a11b-3981-4f53-b3bc-f0cd43e77a24</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